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0BEF" w14:textId="77777777" w:rsidR="00E652B4" w:rsidRPr="002F2182" w:rsidRDefault="00E652B4" w:rsidP="008D759F"/>
    <w:p w14:paraId="1C9FA4F2" w14:textId="77777777" w:rsidR="00E652B4" w:rsidRDefault="00E652B4" w:rsidP="008D759F"/>
    <w:p w14:paraId="33879894" w14:textId="77777777" w:rsidR="00722EAD" w:rsidRDefault="00722EAD" w:rsidP="008D759F"/>
    <w:p w14:paraId="73F5363C" w14:textId="77777777" w:rsidR="00722EAD" w:rsidRDefault="00722EAD" w:rsidP="008D759F"/>
    <w:p w14:paraId="212E9F26" w14:textId="77777777" w:rsidR="00722EAD" w:rsidRDefault="00722EAD" w:rsidP="008D759F"/>
    <w:p w14:paraId="149C3851" w14:textId="77777777" w:rsidR="00722EAD" w:rsidRDefault="00722EAD" w:rsidP="008D759F"/>
    <w:p w14:paraId="48294827" w14:textId="77777777" w:rsidR="00722EAD" w:rsidRDefault="00722EAD" w:rsidP="008D759F"/>
    <w:p w14:paraId="72C1DA01" w14:textId="77777777" w:rsidR="00722EAD" w:rsidRDefault="00722EAD" w:rsidP="008D759F"/>
    <w:p w14:paraId="11D55067" w14:textId="77777777" w:rsidR="00722EAD" w:rsidRPr="00FC0479" w:rsidRDefault="00722EAD" w:rsidP="00722EAD">
      <w:pPr>
        <w:jc w:val="center"/>
        <w:rPr>
          <w:b/>
          <w:sz w:val="40"/>
          <w:szCs w:val="40"/>
        </w:rPr>
      </w:pPr>
      <w:r w:rsidRPr="00FC0479">
        <w:rPr>
          <w:b/>
          <w:sz w:val="40"/>
          <w:szCs w:val="40"/>
        </w:rPr>
        <w:t>KONKURRANSEGRUNNLAG</w:t>
      </w:r>
    </w:p>
    <w:p w14:paraId="3F7A3298" w14:textId="77777777" w:rsidR="00722EAD" w:rsidRPr="00FC0479" w:rsidRDefault="00722EAD" w:rsidP="00722EAD">
      <w:pPr>
        <w:jc w:val="center"/>
        <w:rPr>
          <w:b/>
          <w:sz w:val="40"/>
          <w:szCs w:val="40"/>
        </w:rPr>
      </w:pPr>
    </w:p>
    <w:p w14:paraId="4DF3CD61" w14:textId="77777777" w:rsidR="00722EAD" w:rsidRPr="00FC0479" w:rsidRDefault="00722EAD" w:rsidP="00722EAD">
      <w:pPr>
        <w:jc w:val="center"/>
        <w:rPr>
          <w:b/>
          <w:sz w:val="40"/>
          <w:szCs w:val="40"/>
        </w:rPr>
      </w:pPr>
      <w:r w:rsidRPr="00FC0479">
        <w:rPr>
          <w:b/>
          <w:sz w:val="40"/>
          <w:szCs w:val="40"/>
        </w:rPr>
        <w:t>ÅPEN ANBUDSKONKURRANSE</w:t>
      </w:r>
    </w:p>
    <w:p w14:paraId="1D1AEC1D" w14:textId="77777777" w:rsidR="00722EAD" w:rsidRPr="00FC0479" w:rsidRDefault="00722EAD" w:rsidP="00722EAD">
      <w:pPr>
        <w:jc w:val="center"/>
        <w:rPr>
          <w:b/>
          <w:sz w:val="40"/>
          <w:szCs w:val="40"/>
        </w:rPr>
      </w:pPr>
    </w:p>
    <w:p w14:paraId="2CE0E143" w14:textId="77777777" w:rsidR="00722EAD" w:rsidRPr="00FC0479" w:rsidRDefault="00722EAD" w:rsidP="00722EAD">
      <w:pPr>
        <w:jc w:val="center"/>
        <w:rPr>
          <w:b/>
          <w:sz w:val="40"/>
          <w:szCs w:val="40"/>
        </w:rPr>
      </w:pPr>
      <w:r w:rsidRPr="00FC0479">
        <w:rPr>
          <w:b/>
          <w:sz w:val="40"/>
          <w:szCs w:val="40"/>
        </w:rPr>
        <w:t xml:space="preserve">etter </w:t>
      </w:r>
      <w:r w:rsidRPr="00933230">
        <w:rPr>
          <w:b/>
          <w:sz w:val="40"/>
          <w:szCs w:val="40"/>
        </w:rPr>
        <w:t xml:space="preserve">lov og </w:t>
      </w:r>
      <w:r w:rsidRPr="00FC0479">
        <w:rPr>
          <w:b/>
          <w:sz w:val="40"/>
          <w:szCs w:val="40"/>
        </w:rPr>
        <w:t>forskrift om offentlige anskaffelser</w:t>
      </w:r>
    </w:p>
    <w:p w14:paraId="4A2EA12E" w14:textId="77777777" w:rsidR="00722EAD" w:rsidRPr="00FC0479" w:rsidRDefault="00722EAD" w:rsidP="00722EAD">
      <w:pPr>
        <w:jc w:val="center"/>
        <w:rPr>
          <w:sz w:val="40"/>
          <w:szCs w:val="40"/>
        </w:rPr>
      </w:pPr>
    </w:p>
    <w:p w14:paraId="79EA3361" w14:textId="77777777" w:rsidR="00722EAD" w:rsidRPr="00FC0479" w:rsidRDefault="00722EAD" w:rsidP="00722EAD">
      <w:pPr>
        <w:jc w:val="center"/>
        <w:rPr>
          <w:sz w:val="40"/>
          <w:szCs w:val="40"/>
        </w:rPr>
      </w:pPr>
    </w:p>
    <w:p w14:paraId="28C20FFE" w14:textId="77777777" w:rsidR="00722EAD" w:rsidRPr="00FC0479" w:rsidRDefault="00722EAD" w:rsidP="00722EAD">
      <w:pPr>
        <w:jc w:val="center"/>
        <w:rPr>
          <w:sz w:val="40"/>
          <w:szCs w:val="40"/>
        </w:rPr>
      </w:pPr>
    </w:p>
    <w:p w14:paraId="37EC5193" w14:textId="3BB8AABF" w:rsidR="00722EAD" w:rsidRPr="00FC0479" w:rsidRDefault="00722EAD" w:rsidP="00722EAD">
      <w:pPr>
        <w:jc w:val="center"/>
        <w:rPr>
          <w:sz w:val="40"/>
          <w:szCs w:val="40"/>
        </w:rPr>
      </w:pPr>
      <w:r w:rsidRPr="00FC0479">
        <w:rPr>
          <w:sz w:val="40"/>
          <w:szCs w:val="40"/>
        </w:rPr>
        <w:t xml:space="preserve">for </w:t>
      </w:r>
      <w:r w:rsidR="00D05FFC">
        <w:rPr>
          <w:sz w:val="40"/>
          <w:szCs w:val="40"/>
        </w:rPr>
        <w:t xml:space="preserve">rammeavtale for </w:t>
      </w:r>
      <w:r w:rsidRPr="00FC0479">
        <w:rPr>
          <w:sz w:val="40"/>
          <w:szCs w:val="40"/>
        </w:rPr>
        <w:t>kjøp av</w:t>
      </w:r>
    </w:p>
    <w:p w14:paraId="241B8E0E" w14:textId="117328CF" w:rsidR="00D05FFC" w:rsidRPr="00120223" w:rsidRDefault="00D05FFC" w:rsidP="00D05FFC">
      <w:pPr>
        <w:jc w:val="center"/>
        <w:rPr>
          <w:rFonts w:asciiTheme="minorHAnsi" w:hAnsiTheme="minorHAnsi"/>
          <w:bCs/>
          <w:sz w:val="40"/>
          <w:szCs w:val="40"/>
        </w:rPr>
      </w:pPr>
      <w:r>
        <w:rPr>
          <w:rFonts w:asciiTheme="minorHAnsi" w:hAnsiTheme="minorHAnsi"/>
          <w:sz w:val="40"/>
          <w:szCs w:val="40"/>
        </w:rPr>
        <w:t>lyskilder, elektromateriell og elektroutstyr</w:t>
      </w:r>
    </w:p>
    <w:p w14:paraId="726F5E7A" w14:textId="77777777" w:rsidR="00722EAD" w:rsidRDefault="00722EAD" w:rsidP="00722EAD">
      <w:pPr>
        <w:jc w:val="center"/>
        <w:rPr>
          <w:sz w:val="40"/>
          <w:szCs w:val="40"/>
        </w:rPr>
      </w:pPr>
    </w:p>
    <w:p w14:paraId="358875F1" w14:textId="77777777" w:rsidR="00722EAD" w:rsidRPr="00FC0479" w:rsidRDefault="00722EAD" w:rsidP="00722EAD">
      <w:pPr>
        <w:jc w:val="center"/>
        <w:rPr>
          <w:sz w:val="40"/>
          <w:szCs w:val="40"/>
        </w:rPr>
      </w:pPr>
    </w:p>
    <w:p w14:paraId="4F217D7C" w14:textId="77777777" w:rsidR="00722EAD" w:rsidRPr="00FC0479" w:rsidRDefault="00722EAD" w:rsidP="00722EAD">
      <w:pPr>
        <w:jc w:val="center"/>
        <w:rPr>
          <w:sz w:val="40"/>
          <w:szCs w:val="40"/>
        </w:rPr>
      </w:pPr>
    </w:p>
    <w:p w14:paraId="52D7DD34" w14:textId="6D45C453" w:rsidR="00722EAD" w:rsidRPr="00FC0479" w:rsidRDefault="00722EAD" w:rsidP="00722EAD">
      <w:pPr>
        <w:jc w:val="center"/>
        <w:rPr>
          <w:sz w:val="28"/>
          <w:szCs w:val="28"/>
        </w:rPr>
      </w:pPr>
      <w:r w:rsidRPr="00FC0479">
        <w:rPr>
          <w:sz w:val="28"/>
          <w:szCs w:val="28"/>
        </w:rPr>
        <w:t>Saksn</w:t>
      </w:r>
      <w:r w:rsidR="0097499A">
        <w:rPr>
          <w:sz w:val="28"/>
          <w:szCs w:val="28"/>
        </w:rPr>
        <w:t>ummer</w:t>
      </w:r>
      <w:r w:rsidRPr="00FC0479">
        <w:rPr>
          <w:sz w:val="28"/>
          <w:szCs w:val="28"/>
        </w:rPr>
        <w:t xml:space="preserve"> </w:t>
      </w:r>
      <w:r w:rsidR="00D05FFC">
        <w:rPr>
          <w:sz w:val="28"/>
          <w:szCs w:val="28"/>
        </w:rPr>
        <w:t>26/319</w:t>
      </w:r>
    </w:p>
    <w:p w14:paraId="3E4E07F4" w14:textId="77777777" w:rsidR="00722EAD" w:rsidRPr="00DD32D1" w:rsidRDefault="00722EAD" w:rsidP="00722EAD">
      <w:pPr>
        <w:jc w:val="center"/>
        <w:rPr>
          <w:sz w:val="28"/>
          <w:szCs w:val="28"/>
        </w:rPr>
      </w:pPr>
    </w:p>
    <w:p w14:paraId="52940357" w14:textId="77777777" w:rsidR="00722EAD" w:rsidRPr="00DD32D1" w:rsidRDefault="00722EAD" w:rsidP="00722EAD">
      <w:pPr>
        <w:jc w:val="center"/>
        <w:rPr>
          <w:sz w:val="28"/>
          <w:szCs w:val="28"/>
        </w:rPr>
      </w:pPr>
    </w:p>
    <w:p w14:paraId="1351096F" w14:textId="77777777" w:rsidR="00722EAD" w:rsidRPr="00DD32D1" w:rsidRDefault="00722EAD" w:rsidP="00722EAD">
      <w:pPr>
        <w:jc w:val="center"/>
        <w:rPr>
          <w:sz w:val="28"/>
          <w:szCs w:val="28"/>
        </w:rPr>
      </w:pPr>
    </w:p>
    <w:p w14:paraId="26E39F39" w14:textId="77777777" w:rsidR="00722EAD" w:rsidRPr="00132B4F" w:rsidRDefault="00722EAD" w:rsidP="00722EAD">
      <w:pPr>
        <w:tabs>
          <w:tab w:val="left" w:pos="3645"/>
        </w:tabs>
      </w:pPr>
    </w:p>
    <w:p w14:paraId="5F1CE591" w14:textId="25DBF044" w:rsidR="00722EAD" w:rsidRDefault="00722EAD" w:rsidP="00722EAD">
      <w:pPr>
        <w:rPr>
          <w:b/>
          <w:sz w:val="28"/>
          <w:szCs w:val="28"/>
        </w:rPr>
      </w:pPr>
      <w:r w:rsidRPr="00132B4F">
        <w:rPr>
          <w:b/>
          <w:sz w:val="28"/>
          <w:szCs w:val="28"/>
        </w:rPr>
        <w:br w:type="page"/>
      </w:r>
      <w:r w:rsidRPr="00132B4F">
        <w:rPr>
          <w:b/>
          <w:sz w:val="28"/>
          <w:szCs w:val="28"/>
        </w:rPr>
        <w:lastRenderedPageBreak/>
        <w:t>INNHOLD</w:t>
      </w:r>
    </w:p>
    <w:p w14:paraId="729FCDD4" w14:textId="77777777" w:rsidR="00722EAD" w:rsidRPr="008A4DE0" w:rsidRDefault="00722EAD" w:rsidP="00722EAD"/>
    <w:sdt>
      <w:sdtPr>
        <w:rPr>
          <w:rFonts w:ascii="Calibri" w:hAnsi="Calibri"/>
          <w:b w:val="0"/>
          <w:bCs w:val="0"/>
          <w:caps w:val="0"/>
          <w:sz w:val="22"/>
          <w:szCs w:val="22"/>
        </w:rPr>
        <w:id w:val="-7605458"/>
        <w:docPartObj>
          <w:docPartGallery w:val="Table of Contents"/>
          <w:docPartUnique/>
        </w:docPartObj>
      </w:sdtPr>
      <w:sdtEndPr/>
      <w:sdtContent>
        <w:p w14:paraId="7B02DD35" w14:textId="440A79DB" w:rsidR="001E4C54" w:rsidRDefault="00722EAD">
          <w:pPr>
            <w:pStyle w:val="INNH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5173589" w:history="1">
            <w:r w:rsidR="001E4C54" w:rsidRPr="00BB3A55">
              <w:rPr>
                <w:rStyle w:val="Hyperkobling"/>
                <w:noProof/>
              </w:rPr>
              <w:t>1</w:t>
            </w:r>
            <w:r w:rsidR="001E4C54">
              <w:rPr>
                <w:rFonts w:eastAsiaTheme="minorEastAsia" w:cstheme="minorBidi"/>
                <w:b w:val="0"/>
                <w:bCs w:val="0"/>
                <w:caps w:val="0"/>
                <w:noProof/>
                <w:kern w:val="2"/>
                <w:sz w:val="24"/>
                <w:szCs w:val="24"/>
                <w14:ligatures w14:val="standardContextual"/>
              </w:rPr>
              <w:tab/>
            </w:r>
            <w:r w:rsidR="001E4C54" w:rsidRPr="00BB3A55">
              <w:rPr>
                <w:rStyle w:val="Hyperkobling"/>
                <w:noProof/>
              </w:rPr>
              <w:t>Generell beskrivelse</w:t>
            </w:r>
            <w:r w:rsidR="001E4C54">
              <w:rPr>
                <w:noProof/>
                <w:webHidden/>
              </w:rPr>
              <w:tab/>
            </w:r>
            <w:r w:rsidR="001E4C54">
              <w:rPr>
                <w:noProof/>
                <w:webHidden/>
              </w:rPr>
              <w:fldChar w:fldCharType="begin"/>
            </w:r>
            <w:r w:rsidR="001E4C54">
              <w:rPr>
                <w:noProof/>
                <w:webHidden/>
              </w:rPr>
              <w:instrText xml:space="preserve"> PAGEREF _Toc225173589 \h </w:instrText>
            </w:r>
            <w:r w:rsidR="001E4C54">
              <w:rPr>
                <w:noProof/>
                <w:webHidden/>
              </w:rPr>
            </w:r>
            <w:r w:rsidR="001E4C54">
              <w:rPr>
                <w:noProof/>
                <w:webHidden/>
              </w:rPr>
              <w:fldChar w:fldCharType="separate"/>
            </w:r>
            <w:r w:rsidR="001E4C54">
              <w:rPr>
                <w:noProof/>
                <w:webHidden/>
              </w:rPr>
              <w:t>3</w:t>
            </w:r>
            <w:r w:rsidR="001E4C54">
              <w:rPr>
                <w:noProof/>
                <w:webHidden/>
              </w:rPr>
              <w:fldChar w:fldCharType="end"/>
            </w:r>
          </w:hyperlink>
        </w:p>
        <w:p w14:paraId="37ED3942" w14:textId="33523BD2"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0" w:history="1">
            <w:r w:rsidRPr="00BB3A55">
              <w:rPr>
                <w:rStyle w:val="Hyperkobling"/>
                <w:noProof/>
              </w:rPr>
              <w:t>1.1</w:t>
            </w:r>
            <w:r>
              <w:rPr>
                <w:rFonts w:eastAsiaTheme="minorEastAsia" w:cstheme="minorBidi"/>
                <w:smallCaps w:val="0"/>
                <w:noProof/>
                <w:kern w:val="2"/>
                <w:sz w:val="24"/>
                <w:szCs w:val="24"/>
                <w14:ligatures w14:val="standardContextual"/>
              </w:rPr>
              <w:tab/>
            </w:r>
            <w:r w:rsidRPr="00BB3A55">
              <w:rPr>
                <w:rStyle w:val="Hyperkobling"/>
                <w:noProof/>
              </w:rPr>
              <w:t>Oppdragsgiver</w:t>
            </w:r>
            <w:r>
              <w:rPr>
                <w:noProof/>
                <w:webHidden/>
              </w:rPr>
              <w:tab/>
            </w:r>
            <w:r>
              <w:rPr>
                <w:noProof/>
                <w:webHidden/>
              </w:rPr>
              <w:fldChar w:fldCharType="begin"/>
            </w:r>
            <w:r>
              <w:rPr>
                <w:noProof/>
                <w:webHidden/>
              </w:rPr>
              <w:instrText xml:space="preserve"> PAGEREF _Toc225173590 \h </w:instrText>
            </w:r>
            <w:r>
              <w:rPr>
                <w:noProof/>
                <w:webHidden/>
              </w:rPr>
            </w:r>
            <w:r>
              <w:rPr>
                <w:noProof/>
                <w:webHidden/>
              </w:rPr>
              <w:fldChar w:fldCharType="separate"/>
            </w:r>
            <w:r>
              <w:rPr>
                <w:noProof/>
                <w:webHidden/>
              </w:rPr>
              <w:t>3</w:t>
            </w:r>
            <w:r>
              <w:rPr>
                <w:noProof/>
                <w:webHidden/>
              </w:rPr>
              <w:fldChar w:fldCharType="end"/>
            </w:r>
          </w:hyperlink>
        </w:p>
        <w:p w14:paraId="22BA6E52" w14:textId="1085EE0F"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1" w:history="1">
            <w:r w:rsidRPr="00BB3A55">
              <w:rPr>
                <w:rStyle w:val="Hyperkobling"/>
                <w:noProof/>
              </w:rPr>
              <w:t>1.2</w:t>
            </w:r>
            <w:r>
              <w:rPr>
                <w:rFonts w:eastAsiaTheme="minorEastAsia" w:cstheme="minorBidi"/>
                <w:smallCaps w:val="0"/>
                <w:noProof/>
                <w:kern w:val="2"/>
                <w:sz w:val="24"/>
                <w:szCs w:val="24"/>
                <w14:ligatures w14:val="standardContextual"/>
              </w:rPr>
              <w:tab/>
            </w:r>
            <w:r w:rsidRPr="00BB3A55">
              <w:rPr>
                <w:rStyle w:val="Hyperkobling"/>
                <w:noProof/>
              </w:rPr>
              <w:t>Anskaffelsens formål</w:t>
            </w:r>
            <w:r>
              <w:rPr>
                <w:noProof/>
                <w:webHidden/>
              </w:rPr>
              <w:tab/>
            </w:r>
            <w:r>
              <w:rPr>
                <w:noProof/>
                <w:webHidden/>
              </w:rPr>
              <w:fldChar w:fldCharType="begin"/>
            </w:r>
            <w:r>
              <w:rPr>
                <w:noProof/>
                <w:webHidden/>
              </w:rPr>
              <w:instrText xml:space="preserve"> PAGEREF _Toc225173591 \h </w:instrText>
            </w:r>
            <w:r>
              <w:rPr>
                <w:noProof/>
                <w:webHidden/>
              </w:rPr>
            </w:r>
            <w:r>
              <w:rPr>
                <w:noProof/>
                <w:webHidden/>
              </w:rPr>
              <w:fldChar w:fldCharType="separate"/>
            </w:r>
            <w:r>
              <w:rPr>
                <w:noProof/>
                <w:webHidden/>
              </w:rPr>
              <w:t>3</w:t>
            </w:r>
            <w:r>
              <w:rPr>
                <w:noProof/>
                <w:webHidden/>
              </w:rPr>
              <w:fldChar w:fldCharType="end"/>
            </w:r>
          </w:hyperlink>
        </w:p>
        <w:p w14:paraId="6527155B" w14:textId="11A7B1F3"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2" w:history="1">
            <w:r w:rsidRPr="00BB3A55">
              <w:rPr>
                <w:rStyle w:val="Hyperkobling"/>
                <w:noProof/>
              </w:rPr>
              <w:t>1.3</w:t>
            </w:r>
            <w:r>
              <w:rPr>
                <w:rFonts w:eastAsiaTheme="minorEastAsia" w:cstheme="minorBidi"/>
                <w:smallCaps w:val="0"/>
                <w:noProof/>
                <w:kern w:val="2"/>
                <w:sz w:val="24"/>
                <w:szCs w:val="24"/>
                <w14:ligatures w14:val="standardContextual"/>
              </w:rPr>
              <w:tab/>
            </w:r>
            <w:r w:rsidRPr="00BB3A55">
              <w:rPr>
                <w:rStyle w:val="Hyperkobling"/>
                <w:noProof/>
              </w:rPr>
              <w:t>Anskaffelsens omfang</w:t>
            </w:r>
            <w:r>
              <w:rPr>
                <w:noProof/>
                <w:webHidden/>
              </w:rPr>
              <w:tab/>
            </w:r>
            <w:r>
              <w:rPr>
                <w:noProof/>
                <w:webHidden/>
              </w:rPr>
              <w:fldChar w:fldCharType="begin"/>
            </w:r>
            <w:r>
              <w:rPr>
                <w:noProof/>
                <w:webHidden/>
              </w:rPr>
              <w:instrText xml:space="preserve"> PAGEREF _Toc225173592 \h </w:instrText>
            </w:r>
            <w:r>
              <w:rPr>
                <w:noProof/>
                <w:webHidden/>
              </w:rPr>
            </w:r>
            <w:r>
              <w:rPr>
                <w:noProof/>
                <w:webHidden/>
              </w:rPr>
              <w:fldChar w:fldCharType="separate"/>
            </w:r>
            <w:r>
              <w:rPr>
                <w:noProof/>
                <w:webHidden/>
              </w:rPr>
              <w:t>3</w:t>
            </w:r>
            <w:r>
              <w:rPr>
                <w:noProof/>
                <w:webHidden/>
              </w:rPr>
              <w:fldChar w:fldCharType="end"/>
            </w:r>
          </w:hyperlink>
        </w:p>
        <w:p w14:paraId="276B2E89" w14:textId="7E365056"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3" w:history="1">
            <w:r w:rsidRPr="00BB3A55">
              <w:rPr>
                <w:rStyle w:val="Hyperkobling"/>
                <w:noProof/>
              </w:rPr>
              <w:t>1.4</w:t>
            </w:r>
            <w:r>
              <w:rPr>
                <w:rFonts w:eastAsiaTheme="minorEastAsia" w:cstheme="minorBidi"/>
                <w:smallCaps w:val="0"/>
                <w:noProof/>
                <w:kern w:val="2"/>
                <w:sz w:val="24"/>
                <w:szCs w:val="24"/>
                <w14:ligatures w14:val="standardContextual"/>
              </w:rPr>
              <w:tab/>
            </w:r>
            <w:r w:rsidRPr="00BB3A55">
              <w:rPr>
                <w:rStyle w:val="Hyperkobling"/>
                <w:noProof/>
              </w:rPr>
              <w:t>Vedleggsoversikt</w:t>
            </w:r>
            <w:r>
              <w:rPr>
                <w:noProof/>
                <w:webHidden/>
              </w:rPr>
              <w:tab/>
            </w:r>
            <w:r>
              <w:rPr>
                <w:noProof/>
                <w:webHidden/>
              </w:rPr>
              <w:fldChar w:fldCharType="begin"/>
            </w:r>
            <w:r>
              <w:rPr>
                <w:noProof/>
                <w:webHidden/>
              </w:rPr>
              <w:instrText xml:space="preserve"> PAGEREF _Toc225173593 \h </w:instrText>
            </w:r>
            <w:r>
              <w:rPr>
                <w:noProof/>
                <w:webHidden/>
              </w:rPr>
            </w:r>
            <w:r>
              <w:rPr>
                <w:noProof/>
                <w:webHidden/>
              </w:rPr>
              <w:fldChar w:fldCharType="separate"/>
            </w:r>
            <w:r>
              <w:rPr>
                <w:noProof/>
                <w:webHidden/>
              </w:rPr>
              <w:t>3</w:t>
            </w:r>
            <w:r>
              <w:rPr>
                <w:noProof/>
                <w:webHidden/>
              </w:rPr>
              <w:fldChar w:fldCharType="end"/>
            </w:r>
          </w:hyperlink>
        </w:p>
        <w:p w14:paraId="55E4F584" w14:textId="2B6AFF7E"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4" w:history="1">
            <w:r w:rsidRPr="00BB3A55">
              <w:rPr>
                <w:rStyle w:val="Hyperkobling"/>
                <w:noProof/>
              </w:rPr>
              <w:t>1.5</w:t>
            </w:r>
            <w:r>
              <w:rPr>
                <w:rFonts w:eastAsiaTheme="minorEastAsia" w:cstheme="minorBidi"/>
                <w:smallCaps w:val="0"/>
                <w:noProof/>
                <w:kern w:val="2"/>
                <w:sz w:val="24"/>
                <w:szCs w:val="24"/>
                <w14:ligatures w14:val="standardContextual"/>
              </w:rPr>
              <w:tab/>
            </w:r>
            <w:r w:rsidRPr="00BB3A55">
              <w:rPr>
                <w:rStyle w:val="Hyperkobling"/>
                <w:noProof/>
              </w:rPr>
              <w:t>Fremdriftsplan</w:t>
            </w:r>
            <w:r>
              <w:rPr>
                <w:noProof/>
                <w:webHidden/>
              </w:rPr>
              <w:tab/>
            </w:r>
            <w:r>
              <w:rPr>
                <w:noProof/>
                <w:webHidden/>
              </w:rPr>
              <w:fldChar w:fldCharType="begin"/>
            </w:r>
            <w:r>
              <w:rPr>
                <w:noProof/>
                <w:webHidden/>
              </w:rPr>
              <w:instrText xml:space="preserve"> PAGEREF _Toc225173594 \h </w:instrText>
            </w:r>
            <w:r>
              <w:rPr>
                <w:noProof/>
                <w:webHidden/>
              </w:rPr>
            </w:r>
            <w:r>
              <w:rPr>
                <w:noProof/>
                <w:webHidden/>
              </w:rPr>
              <w:fldChar w:fldCharType="separate"/>
            </w:r>
            <w:r>
              <w:rPr>
                <w:noProof/>
                <w:webHidden/>
              </w:rPr>
              <w:t>4</w:t>
            </w:r>
            <w:r>
              <w:rPr>
                <w:noProof/>
                <w:webHidden/>
              </w:rPr>
              <w:fldChar w:fldCharType="end"/>
            </w:r>
          </w:hyperlink>
        </w:p>
        <w:p w14:paraId="4BABA830" w14:textId="7F317B8B"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5" w:history="1">
            <w:r w:rsidRPr="00BB3A55">
              <w:rPr>
                <w:rStyle w:val="Hyperkobling"/>
                <w:noProof/>
              </w:rPr>
              <w:t>1.6</w:t>
            </w:r>
            <w:r>
              <w:rPr>
                <w:rFonts w:eastAsiaTheme="minorEastAsia" w:cstheme="minorBidi"/>
                <w:smallCaps w:val="0"/>
                <w:noProof/>
                <w:kern w:val="2"/>
                <w:sz w:val="24"/>
                <w:szCs w:val="24"/>
                <w14:ligatures w14:val="standardContextual"/>
              </w:rPr>
              <w:tab/>
            </w:r>
            <w:r w:rsidRPr="00BB3A55">
              <w:rPr>
                <w:rStyle w:val="Hyperkobling"/>
                <w:noProof/>
              </w:rPr>
              <w:t>Kontrakt og kontraktsperiode</w:t>
            </w:r>
            <w:r>
              <w:rPr>
                <w:noProof/>
                <w:webHidden/>
              </w:rPr>
              <w:tab/>
            </w:r>
            <w:r>
              <w:rPr>
                <w:noProof/>
                <w:webHidden/>
              </w:rPr>
              <w:fldChar w:fldCharType="begin"/>
            </w:r>
            <w:r>
              <w:rPr>
                <w:noProof/>
                <w:webHidden/>
              </w:rPr>
              <w:instrText xml:space="preserve"> PAGEREF _Toc225173595 \h </w:instrText>
            </w:r>
            <w:r>
              <w:rPr>
                <w:noProof/>
                <w:webHidden/>
              </w:rPr>
            </w:r>
            <w:r>
              <w:rPr>
                <w:noProof/>
                <w:webHidden/>
              </w:rPr>
              <w:fldChar w:fldCharType="separate"/>
            </w:r>
            <w:r>
              <w:rPr>
                <w:noProof/>
                <w:webHidden/>
              </w:rPr>
              <w:t>4</w:t>
            </w:r>
            <w:r>
              <w:rPr>
                <w:noProof/>
                <w:webHidden/>
              </w:rPr>
              <w:fldChar w:fldCharType="end"/>
            </w:r>
          </w:hyperlink>
        </w:p>
        <w:p w14:paraId="13600E1C" w14:textId="263EDF9A"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6" w:history="1">
            <w:r w:rsidRPr="00BB3A55">
              <w:rPr>
                <w:rStyle w:val="Hyperkobling"/>
                <w:noProof/>
              </w:rPr>
              <w:t>1.7</w:t>
            </w:r>
            <w:r>
              <w:rPr>
                <w:rFonts w:eastAsiaTheme="minorEastAsia" w:cstheme="minorBidi"/>
                <w:smallCaps w:val="0"/>
                <w:noProof/>
                <w:kern w:val="2"/>
                <w:sz w:val="24"/>
                <w:szCs w:val="24"/>
                <w14:ligatures w14:val="standardContextual"/>
              </w:rPr>
              <w:tab/>
            </w:r>
            <w:r w:rsidRPr="00BB3A55">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_Toc225173596 \h </w:instrText>
            </w:r>
            <w:r>
              <w:rPr>
                <w:noProof/>
                <w:webHidden/>
              </w:rPr>
            </w:r>
            <w:r>
              <w:rPr>
                <w:noProof/>
                <w:webHidden/>
              </w:rPr>
              <w:fldChar w:fldCharType="separate"/>
            </w:r>
            <w:r>
              <w:rPr>
                <w:noProof/>
                <w:webHidden/>
              </w:rPr>
              <w:t>4</w:t>
            </w:r>
            <w:r>
              <w:rPr>
                <w:noProof/>
                <w:webHidden/>
              </w:rPr>
              <w:fldChar w:fldCharType="end"/>
            </w:r>
          </w:hyperlink>
        </w:p>
        <w:p w14:paraId="670A0563" w14:textId="1C556400" w:rsidR="001E4C54" w:rsidRDefault="001E4C54">
          <w:pPr>
            <w:pStyle w:val="INNH1"/>
            <w:rPr>
              <w:rFonts w:eastAsiaTheme="minorEastAsia" w:cstheme="minorBidi"/>
              <w:b w:val="0"/>
              <w:bCs w:val="0"/>
              <w:caps w:val="0"/>
              <w:noProof/>
              <w:kern w:val="2"/>
              <w:sz w:val="24"/>
              <w:szCs w:val="24"/>
              <w14:ligatures w14:val="standardContextual"/>
            </w:rPr>
          </w:pPr>
          <w:hyperlink w:anchor="_Toc225173597" w:history="1">
            <w:r w:rsidRPr="00BB3A55">
              <w:rPr>
                <w:rStyle w:val="Hyperkobling"/>
                <w:noProof/>
              </w:rPr>
              <w:t>2</w:t>
            </w:r>
            <w:r>
              <w:rPr>
                <w:rFonts w:eastAsiaTheme="minorEastAsia" w:cstheme="minorBidi"/>
                <w:b w:val="0"/>
                <w:bCs w:val="0"/>
                <w:caps w:val="0"/>
                <w:noProof/>
                <w:kern w:val="2"/>
                <w:sz w:val="24"/>
                <w:szCs w:val="24"/>
                <w14:ligatures w14:val="standardContextual"/>
              </w:rPr>
              <w:tab/>
            </w:r>
            <w:r w:rsidRPr="00BB3A55">
              <w:rPr>
                <w:rStyle w:val="Hyperkobling"/>
                <w:noProof/>
              </w:rPr>
              <w:t>REGLER FOR GJENNOMFØRING AV KONKURRANSEN</w:t>
            </w:r>
            <w:r>
              <w:rPr>
                <w:noProof/>
                <w:webHidden/>
              </w:rPr>
              <w:tab/>
            </w:r>
            <w:r>
              <w:rPr>
                <w:noProof/>
                <w:webHidden/>
              </w:rPr>
              <w:fldChar w:fldCharType="begin"/>
            </w:r>
            <w:r>
              <w:rPr>
                <w:noProof/>
                <w:webHidden/>
              </w:rPr>
              <w:instrText xml:space="preserve"> PAGEREF _Toc225173597 \h </w:instrText>
            </w:r>
            <w:r>
              <w:rPr>
                <w:noProof/>
                <w:webHidden/>
              </w:rPr>
            </w:r>
            <w:r>
              <w:rPr>
                <w:noProof/>
                <w:webHidden/>
              </w:rPr>
              <w:fldChar w:fldCharType="separate"/>
            </w:r>
            <w:r>
              <w:rPr>
                <w:noProof/>
                <w:webHidden/>
              </w:rPr>
              <w:t>4</w:t>
            </w:r>
            <w:r>
              <w:rPr>
                <w:noProof/>
                <w:webHidden/>
              </w:rPr>
              <w:fldChar w:fldCharType="end"/>
            </w:r>
          </w:hyperlink>
        </w:p>
        <w:p w14:paraId="067D902B" w14:textId="38FC702C"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8" w:history="1">
            <w:r w:rsidRPr="00BB3A55">
              <w:rPr>
                <w:rStyle w:val="Hyperkobling"/>
                <w:noProof/>
              </w:rPr>
              <w:t>2.1</w:t>
            </w:r>
            <w:r>
              <w:rPr>
                <w:rFonts w:eastAsiaTheme="minorEastAsia" w:cstheme="minorBidi"/>
                <w:smallCaps w:val="0"/>
                <w:noProof/>
                <w:kern w:val="2"/>
                <w:sz w:val="24"/>
                <w:szCs w:val="24"/>
                <w14:ligatures w14:val="standardContextual"/>
              </w:rPr>
              <w:tab/>
            </w:r>
            <w:r w:rsidRPr="00BB3A55">
              <w:rPr>
                <w:rStyle w:val="Hyperkobling"/>
                <w:noProof/>
              </w:rPr>
              <w:t>Regler for konkurransen</w:t>
            </w:r>
            <w:r>
              <w:rPr>
                <w:noProof/>
                <w:webHidden/>
              </w:rPr>
              <w:tab/>
            </w:r>
            <w:r>
              <w:rPr>
                <w:noProof/>
                <w:webHidden/>
              </w:rPr>
              <w:fldChar w:fldCharType="begin"/>
            </w:r>
            <w:r>
              <w:rPr>
                <w:noProof/>
                <w:webHidden/>
              </w:rPr>
              <w:instrText xml:space="preserve"> PAGEREF _Toc225173598 \h </w:instrText>
            </w:r>
            <w:r>
              <w:rPr>
                <w:noProof/>
                <w:webHidden/>
              </w:rPr>
            </w:r>
            <w:r>
              <w:rPr>
                <w:noProof/>
                <w:webHidden/>
              </w:rPr>
              <w:fldChar w:fldCharType="separate"/>
            </w:r>
            <w:r>
              <w:rPr>
                <w:noProof/>
                <w:webHidden/>
              </w:rPr>
              <w:t>4</w:t>
            </w:r>
            <w:r>
              <w:rPr>
                <w:noProof/>
                <w:webHidden/>
              </w:rPr>
              <w:fldChar w:fldCharType="end"/>
            </w:r>
          </w:hyperlink>
        </w:p>
        <w:p w14:paraId="1A107600" w14:textId="7F2321A0"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599" w:history="1">
            <w:r w:rsidRPr="00BB3A55">
              <w:rPr>
                <w:rStyle w:val="Hyperkobling"/>
                <w:noProof/>
              </w:rPr>
              <w:t>2.2</w:t>
            </w:r>
            <w:r>
              <w:rPr>
                <w:rFonts w:eastAsiaTheme="minorEastAsia" w:cstheme="minorBidi"/>
                <w:smallCaps w:val="0"/>
                <w:noProof/>
                <w:kern w:val="2"/>
                <w:sz w:val="24"/>
                <w:szCs w:val="24"/>
                <w14:ligatures w14:val="standardContextual"/>
              </w:rPr>
              <w:tab/>
            </w:r>
            <w:r w:rsidRPr="00BB3A55">
              <w:rPr>
                <w:rStyle w:val="Hyperkobling"/>
                <w:noProof/>
              </w:rPr>
              <w:t>Anskaffelsesprosedyre</w:t>
            </w:r>
            <w:r>
              <w:rPr>
                <w:noProof/>
                <w:webHidden/>
              </w:rPr>
              <w:tab/>
            </w:r>
            <w:r>
              <w:rPr>
                <w:noProof/>
                <w:webHidden/>
              </w:rPr>
              <w:fldChar w:fldCharType="begin"/>
            </w:r>
            <w:r>
              <w:rPr>
                <w:noProof/>
                <w:webHidden/>
              </w:rPr>
              <w:instrText xml:space="preserve"> PAGEREF _Toc225173599 \h </w:instrText>
            </w:r>
            <w:r>
              <w:rPr>
                <w:noProof/>
                <w:webHidden/>
              </w:rPr>
            </w:r>
            <w:r>
              <w:rPr>
                <w:noProof/>
                <w:webHidden/>
              </w:rPr>
              <w:fldChar w:fldCharType="separate"/>
            </w:r>
            <w:r>
              <w:rPr>
                <w:noProof/>
                <w:webHidden/>
              </w:rPr>
              <w:t>4</w:t>
            </w:r>
            <w:r>
              <w:rPr>
                <w:noProof/>
                <w:webHidden/>
              </w:rPr>
              <w:fldChar w:fldCharType="end"/>
            </w:r>
          </w:hyperlink>
        </w:p>
        <w:p w14:paraId="048B9035" w14:textId="54BE8CE3" w:rsidR="001E4C54" w:rsidRDefault="001E4C54">
          <w:pPr>
            <w:pStyle w:val="INNH1"/>
            <w:rPr>
              <w:rFonts w:eastAsiaTheme="minorEastAsia" w:cstheme="minorBidi"/>
              <w:b w:val="0"/>
              <w:bCs w:val="0"/>
              <w:caps w:val="0"/>
              <w:noProof/>
              <w:kern w:val="2"/>
              <w:sz w:val="24"/>
              <w:szCs w:val="24"/>
              <w14:ligatures w14:val="standardContextual"/>
            </w:rPr>
          </w:pPr>
          <w:hyperlink w:anchor="_Toc225173600" w:history="1">
            <w:r w:rsidRPr="00BB3A55">
              <w:rPr>
                <w:rStyle w:val="Hyperkobling"/>
                <w:noProof/>
              </w:rPr>
              <w:t>3</w:t>
            </w:r>
            <w:r>
              <w:rPr>
                <w:rFonts w:eastAsiaTheme="minorEastAsia" w:cstheme="minorBidi"/>
                <w:b w:val="0"/>
                <w:bCs w:val="0"/>
                <w:caps w:val="0"/>
                <w:noProof/>
                <w:kern w:val="2"/>
                <w:sz w:val="24"/>
                <w:szCs w:val="24"/>
                <w14:ligatures w14:val="standardContextual"/>
              </w:rPr>
              <w:tab/>
            </w:r>
            <w:r w:rsidRPr="00BB3A55">
              <w:rPr>
                <w:rStyle w:val="Hyperkobling"/>
                <w:noProof/>
              </w:rPr>
              <w:t>KRAV TIL LEVERANDØRENE</w:t>
            </w:r>
            <w:r>
              <w:rPr>
                <w:noProof/>
                <w:webHidden/>
              </w:rPr>
              <w:tab/>
            </w:r>
            <w:r>
              <w:rPr>
                <w:noProof/>
                <w:webHidden/>
              </w:rPr>
              <w:fldChar w:fldCharType="begin"/>
            </w:r>
            <w:r>
              <w:rPr>
                <w:noProof/>
                <w:webHidden/>
              </w:rPr>
              <w:instrText xml:space="preserve"> PAGEREF _Toc225173600 \h </w:instrText>
            </w:r>
            <w:r>
              <w:rPr>
                <w:noProof/>
                <w:webHidden/>
              </w:rPr>
            </w:r>
            <w:r>
              <w:rPr>
                <w:noProof/>
                <w:webHidden/>
              </w:rPr>
              <w:fldChar w:fldCharType="separate"/>
            </w:r>
            <w:r>
              <w:rPr>
                <w:noProof/>
                <w:webHidden/>
              </w:rPr>
              <w:t>4</w:t>
            </w:r>
            <w:r>
              <w:rPr>
                <w:noProof/>
                <w:webHidden/>
              </w:rPr>
              <w:fldChar w:fldCharType="end"/>
            </w:r>
          </w:hyperlink>
        </w:p>
        <w:p w14:paraId="7927E930" w14:textId="1B4D480A"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1" w:history="1">
            <w:r w:rsidRPr="00BB3A55">
              <w:rPr>
                <w:rStyle w:val="Hyperkobling"/>
                <w:noProof/>
              </w:rPr>
              <w:t>3.1</w:t>
            </w:r>
            <w:r>
              <w:rPr>
                <w:rFonts w:eastAsiaTheme="minorEastAsia" w:cstheme="minorBidi"/>
                <w:smallCaps w:val="0"/>
                <w:noProof/>
                <w:kern w:val="2"/>
                <w:sz w:val="24"/>
                <w:szCs w:val="24"/>
                <w14:ligatures w14:val="standardContextual"/>
              </w:rPr>
              <w:tab/>
            </w:r>
            <w:r w:rsidRPr="00BB3A55">
              <w:rPr>
                <w:rStyle w:val="Hyperkobling"/>
                <w:noProof/>
              </w:rPr>
              <w:t>Skattekrav</w:t>
            </w:r>
            <w:r>
              <w:rPr>
                <w:noProof/>
                <w:webHidden/>
              </w:rPr>
              <w:tab/>
            </w:r>
            <w:r>
              <w:rPr>
                <w:noProof/>
                <w:webHidden/>
              </w:rPr>
              <w:fldChar w:fldCharType="begin"/>
            </w:r>
            <w:r>
              <w:rPr>
                <w:noProof/>
                <w:webHidden/>
              </w:rPr>
              <w:instrText xml:space="preserve"> PAGEREF _Toc225173601 \h </w:instrText>
            </w:r>
            <w:r>
              <w:rPr>
                <w:noProof/>
                <w:webHidden/>
              </w:rPr>
            </w:r>
            <w:r>
              <w:rPr>
                <w:noProof/>
                <w:webHidden/>
              </w:rPr>
              <w:fldChar w:fldCharType="separate"/>
            </w:r>
            <w:r>
              <w:rPr>
                <w:noProof/>
                <w:webHidden/>
              </w:rPr>
              <w:t>4</w:t>
            </w:r>
            <w:r>
              <w:rPr>
                <w:noProof/>
                <w:webHidden/>
              </w:rPr>
              <w:fldChar w:fldCharType="end"/>
            </w:r>
          </w:hyperlink>
        </w:p>
        <w:p w14:paraId="0B29CF86" w14:textId="423F0039"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2" w:history="1">
            <w:r w:rsidRPr="00BB3A55">
              <w:rPr>
                <w:rStyle w:val="Hyperkobling"/>
                <w:noProof/>
              </w:rPr>
              <w:t>3.2</w:t>
            </w:r>
            <w:r>
              <w:rPr>
                <w:rFonts w:eastAsiaTheme="minorEastAsia" w:cstheme="minorBidi"/>
                <w:smallCaps w:val="0"/>
                <w:noProof/>
                <w:kern w:val="2"/>
                <w:sz w:val="24"/>
                <w:szCs w:val="24"/>
                <w14:ligatures w14:val="standardContextual"/>
              </w:rPr>
              <w:tab/>
            </w:r>
            <w:r w:rsidRPr="00BB3A55">
              <w:rPr>
                <w:rStyle w:val="Hyperkobling"/>
                <w:noProof/>
              </w:rPr>
              <w:t>Kvalifikasjonskrav</w:t>
            </w:r>
            <w:r>
              <w:rPr>
                <w:noProof/>
                <w:webHidden/>
              </w:rPr>
              <w:tab/>
            </w:r>
            <w:r>
              <w:rPr>
                <w:noProof/>
                <w:webHidden/>
              </w:rPr>
              <w:fldChar w:fldCharType="begin"/>
            </w:r>
            <w:r>
              <w:rPr>
                <w:noProof/>
                <w:webHidden/>
              </w:rPr>
              <w:instrText xml:space="preserve"> PAGEREF _Toc225173602 \h </w:instrText>
            </w:r>
            <w:r>
              <w:rPr>
                <w:noProof/>
                <w:webHidden/>
              </w:rPr>
            </w:r>
            <w:r>
              <w:rPr>
                <w:noProof/>
                <w:webHidden/>
              </w:rPr>
              <w:fldChar w:fldCharType="separate"/>
            </w:r>
            <w:r>
              <w:rPr>
                <w:noProof/>
                <w:webHidden/>
              </w:rPr>
              <w:t>5</w:t>
            </w:r>
            <w:r>
              <w:rPr>
                <w:noProof/>
                <w:webHidden/>
              </w:rPr>
              <w:fldChar w:fldCharType="end"/>
            </w:r>
          </w:hyperlink>
        </w:p>
        <w:p w14:paraId="5E0B0F89" w14:textId="2278C017"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3" w:history="1">
            <w:r w:rsidRPr="00BB3A55">
              <w:rPr>
                <w:rStyle w:val="Hyperkobling"/>
                <w:noProof/>
              </w:rPr>
              <w:t>3.3</w:t>
            </w:r>
            <w:r>
              <w:rPr>
                <w:rFonts w:eastAsiaTheme="minorEastAsia" w:cstheme="minorBidi"/>
                <w:smallCaps w:val="0"/>
                <w:noProof/>
                <w:kern w:val="2"/>
                <w:sz w:val="24"/>
                <w:szCs w:val="24"/>
                <w14:ligatures w14:val="standardContextual"/>
              </w:rPr>
              <w:tab/>
            </w:r>
            <w:r w:rsidRPr="00BB3A55">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_Toc225173603 \h </w:instrText>
            </w:r>
            <w:r>
              <w:rPr>
                <w:noProof/>
                <w:webHidden/>
              </w:rPr>
            </w:r>
            <w:r>
              <w:rPr>
                <w:noProof/>
                <w:webHidden/>
              </w:rPr>
              <w:fldChar w:fldCharType="separate"/>
            </w:r>
            <w:r>
              <w:rPr>
                <w:noProof/>
                <w:webHidden/>
              </w:rPr>
              <w:t>5</w:t>
            </w:r>
            <w:r>
              <w:rPr>
                <w:noProof/>
                <w:webHidden/>
              </w:rPr>
              <w:fldChar w:fldCharType="end"/>
            </w:r>
          </w:hyperlink>
        </w:p>
        <w:p w14:paraId="695FDC06" w14:textId="4D3C20DC"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4" w:history="1">
            <w:r w:rsidRPr="00BB3A55">
              <w:rPr>
                <w:rStyle w:val="Hyperkobling"/>
                <w:noProof/>
              </w:rPr>
              <w:t>3.4</w:t>
            </w:r>
            <w:r>
              <w:rPr>
                <w:rFonts w:eastAsiaTheme="minorEastAsia" w:cstheme="minorBidi"/>
                <w:smallCaps w:val="0"/>
                <w:noProof/>
                <w:kern w:val="2"/>
                <w:sz w:val="24"/>
                <w:szCs w:val="24"/>
                <w14:ligatures w14:val="standardContextual"/>
              </w:rPr>
              <w:tab/>
            </w:r>
            <w:r w:rsidRPr="00BB3A55">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_Toc225173604 \h </w:instrText>
            </w:r>
            <w:r>
              <w:rPr>
                <w:noProof/>
                <w:webHidden/>
              </w:rPr>
            </w:r>
            <w:r>
              <w:rPr>
                <w:noProof/>
                <w:webHidden/>
              </w:rPr>
              <w:fldChar w:fldCharType="separate"/>
            </w:r>
            <w:r>
              <w:rPr>
                <w:noProof/>
                <w:webHidden/>
              </w:rPr>
              <w:t>5</w:t>
            </w:r>
            <w:r>
              <w:rPr>
                <w:noProof/>
                <w:webHidden/>
              </w:rPr>
              <w:fldChar w:fldCharType="end"/>
            </w:r>
          </w:hyperlink>
        </w:p>
        <w:p w14:paraId="1D88C98B" w14:textId="2FD81572"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5" w:history="1">
            <w:r w:rsidRPr="00BB3A55">
              <w:rPr>
                <w:rStyle w:val="Hyperkobling"/>
                <w:noProof/>
              </w:rPr>
              <w:t>3.5</w:t>
            </w:r>
            <w:r>
              <w:rPr>
                <w:rFonts w:eastAsiaTheme="minorEastAsia" w:cstheme="minorBidi"/>
                <w:smallCaps w:val="0"/>
                <w:noProof/>
                <w:kern w:val="2"/>
                <w:sz w:val="24"/>
                <w:szCs w:val="24"/>
                <w14:ligatures w14:val="standardContextual"/>
              </w:rPr>
              <w:tab/>
            </w:r>
            <w:r w:rsidRPr="00BB3A55">
              <w:rPr>
                <w:rStyle w:val="Hyperkobling"/>
                <w:noProof/>
              </w:rPr>
              <w:t>Støtte fra andre virksomheter</w:t>
            </w:r>
            <w:r>
              <w:rPr>
                <w:noProof/>
                <w:webHidden/>
              </w:rPr>
              <w:tab/>
            </w:r>
            <w:r>
              <w:rPr>
                <w:noProof/>
                <w:webHidden/>
              </w:rPr>
              <w:fldChar w:fldCharType="begin"/>
            </w:r>
            <w:r>
              <w:rPr>
                <w:noProof/>
                <w:webHidden/>
              </w:rPr>
              <w:instrText xml:space="preserve"> PAGEREF _Toc225173605 \h </w:instrText>
            </w:r>
            <w:r>
              <w:rPr>
                <w:noProof/>
                <w:webHidden/>
              </w:rPr>
            </w:r>
            <w:r>
              <w:rPr>
                <w:noProof/>
                <w:webHidden/>
              </w:rPr>
              <w:fldChar w:fldCharType="separate"/>
            </w:r>
            <w:r>
              <w:rPr>
                <w:noProof/>
                <w:webHidden/>
              </w:rPr>
              <w:t>6</w:t>
            </w:r>
            <w:r>
              <w:rPr>
                <w:noProof/>
                <w:webHidden/>
              </w:rPr>
              <w:fldChar w:fldCharType="end"/>
            </w:r>
          </w:hyperlink>
        </w:p>
        <w:p w14:paraId="23A89A89" w14:textId="2566CFA8" w:rsidR="001E4C54" w:rsidRDefault="001E4C54">
          <w:pPr>
            <w:pStyle w:val="INNH1"/>
            <w:rPr>
              <w:rFonts w:eastAsiaTheme="minorEastAsia" w:cstheme="minorBidi"/>
              <w:b w:val="0"/>
              <w:bCs w:val="0"/>
              <w:caps w:val="0"/>
              <w:noProof/>
              <w:kern w:val="2"/>
              <w:sz w:val="24"/>
              <w:szCs w:val="24"/>
              <w14:ligatures w14:val="standardContextual"/>
            </w:rPr>
          </w:pPr>
          <w:hyperlink w:anchor="_Toc225173606" w:history="1">
            <w:r w:rsidRPr="00BB3A55">
              <w:rPr>
                <w:rStyle w:val="Hyperkobling"/>
                <w:noProof/>
              </w:rPr>
              <w:t>4</w:t>
            </w:r>
            <w:r>
              <w:rPr>
                <w:rFonts w:eastAsiaTheme="minorEastAsia" w:cstheme="minorBidi"/>
                <w:b w:val="0"/>
                <w:bCs w:val="0"/>
                <w:caps w:val="0"/>
                <w:noProof/>
                <w:kern w:val="2"/>
                <w:sz w:val="24"/>
                <w:szCs w:val="24"/>
                <w14:ligatures w14:val="standardContextual"/>
              </w:rPr>
              <w:tab/>
            </w:r>
            <w:r w:rsidRPr="00BB3A55">
              <w:rPr>
                <w:rStyle w:val="Hyperkobling"/>
                <w:noProof/>
              </w:rPr>
              <w:t>KRAV TIL TILBUDEt</w:t>
            </w:r>
            <w:r>
              <w:rPr>
                <w:noProof/>
                <w:webHidden/>
              </w:rPr>
              <w:tab/>
            </w:r>
            <w:r>
              <w:rPr>
                <w:noProof/>
                <w:webHidden/>
              </w:rPr>
              <w:fldChar w:fldCharType="begin"/>
            </w:r>
            <w:r>
              <w:rPr>
                <w:noProof/>
                <w:webHidden/>
              </w:rPr>
              <w:instrText xml:space="preserve"> PAGEREF _Toc225173606 \h </w:instrText>
            </w:r>
            <w:r>
              <w:rPr>
                <w:noProof/>
                <w:webHidden/>
              </w:rPr>
            </w:r>
            <w:r>
              <w:rPr>
                <w:noProof/>
                <w:webHidden/>
              </w:rPr>
              <w:fldChar w:fldCharType="separate"/>
            </w:r>
            <w:r>
              <w:rPr>
                <w:noProof/>
                <w:webHidden/>
              </w:rPr>
              <w:t>6</w:t>
            </w:r>
            <w:r>
              <w:rPr>
                <w:noProof/>
                <w:webHidden/>
              </w:rPr>
              <w:fldChar w:fldCharType="end"/>
            </w:r>
          </w:hyperlink>
        </w:p>
        <w:p w14:paraId="163D46B9" w14:textId="4D9FA909"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7" w:history="1">
            <w:r w:rsidRPr="00BB3A55">
              <w:rPr>
                <w:rStyle w:val="Hyperkobling"/>
                <w:noProof/>
              </w:rPr>
              <w:t>4.1</w:t>
            </w:r>
            <w:r>
              <w:rPr>
                <w:rFonts w:eastAsiaTheme="minorEastAsia" w:cstheme="minorBidi"/>
                <w:smallCaps w:val="0"/>
                <w:noProof/>
                <w:kern w:val="2"/>
                <w:sz w:val="24"/>
                <w:szCs w:val="24"/>
                <w14:ligatures w14:val="standardContextual"/>
              </w:rPr>
              <w:tab/>
            </w:r>
            <w:r w:rsidRPr="00BB3A55">
              <w:rPr>
                <w:rStyle w:val="Hyperkobling"/>
                <w:noProof/>
              </w:rPr>
              <w:t>Tilbudets utforming</w:t>
            </w:r>
            <w:r>
              <w:rPr>
                <w:noProof/>
                <w:webHidden/>
              </w:rPr>
              <w:tab/>
            </w:r>
            <w:r>
              <w:rPr>
                <w:noProof/>
                <w:webHidden/>
              </w:rPr>
              <w:fldChar w:fldCharType="begin"/>
            </w:r>
            <w:r>
              <w:rPr>
                <w:noProof/>
                <w:webHidden/>
              </w:rPr>
              <w:instrText xml:space="preserve"> PAGEREF _Toc225173607 \h </w:instrText>
            </w:r>
            <w:r>
              <w:rPr>
                <w:noProof/>
                <w:webHidden/>
              </w:rPr>
            </w:r>
            <w:r>
              <w:rPr>
                <w:noProof/>
                <w:webHidden/>
              </w:rPr>
              <w:fldChar w:fldCharType="separate"/>
            </w:r>
            <w:r>
              <w:rPr>
                <w:noProof/>
                <w:webHidden/>
              </w:rPr>
              <w:t>6</w:t>
            </w:r>
            <w:r>
              <w:rPr>
                <w:noProof/>
                <w:webHidden/>
              </w:rPr>
              <w:fldChar w:fldCharType="end"/>
            </w:r>
          </w:hyperlink>
        </w:p>
        <w:p w14:paraId="47CEEF96" w14:textId="73BE3DE9"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8" w:history="1">
            <w:r w:rsidRPr="00BB3A55">
              <w:rPr>
                <w:rStyle w:val="Hyperkobling"/>
                <w:noProof/>
              </w:rPr>
              <w:t>4.2</w:t>
            </w:r>
            <w:r>
              <w:rPr>
                <w:rFonts w:eastAsiaTheme="minorEastAsia" w:cstheme="minorBidi"/>
                <w:smallCaps w:val="0"/>
                <w:noProof/>
                <w:kern w:val="2"/>
                <w:sz w:val="24"/>
                <w:szCs w:val="24"/>
                <w14:ligatures w14:val="standardContextual"/>
              </w:rPr>
              <w:tab/>
            </w:r>
            <w:r w:rsidRPr="00BB3A55">
              <w:rPr>
                <w:rStyle w:val="Hyperkobling"/>
                <w:noProof/>
              </w:rPr>
              <w:t>Avvik</w:t>
            </w:r>
            <w:r>
              <w:rPr>
                <w:noProof/>
                <w:webHidden/>
              </w:rPr>
              <w:tab/>
            </w:r>
            <w:r>
              <w:rPr>
                <w:noProof/>
                <w:webHidden/>
              </w:rPr>
              <w:fldChar w:fldCharType="begin"/>
            </w:r>
            <w:r>
              <w:rPr>
                <w:noProof/>
                <w:webHidden/>
              </w:rPr>
              <w:instrText xml:space="preserve"> PAGEREF _Toc225173608 \h </w:instrText>
            </w:r>
            <w:r>
              <w:rPr>
                <w:noProof/>
                <w:webHidden/>
              </w:rPr>
            </w:r>
            <w:r>
              <w:rPr>
                <w:noProof/>
                <w:webHidden/>
              </w:rPr>
              <w:fldChar w:fldCharType="separate"/>
            </w:r>
            <w:r>
              <w:rPr>
                <w:noProof/>
                <w:webHidden/>
              </w:rPr>
              <w:t>7</w:t>
            </w:r>
            <w:r>
              <w:rPr>
                <w:noProof/>
                <w:webHidden/>
              </w:rPr>
              <w:fldChar w:fldCharType="end"/>
            </w:r>
          </w:hyperlink>
        </w:p>
        <w:p w14:paraId="68CA3929" w14:textId="6D091C84"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09" w:history="1">
            <w:r w:rsidRPr="00BB3A55">
              <w:rPr>
                <w:rStyle w:val="Hyperkobling"/>
                <w:noProof/>
              </w:rPr>
              <w:t>4.3</w:t>
            </w:r>
            <w:r>
              <w:rPr>
                <w:rFonts w:eastAsiaTheme="minorEastAsia" w:cstheme="minorBidi"/>
                <w:smallCaps w:val="0"/>
                <w:noProof/>
                <w:kern w:val="2"/>
                <w:sz w:val="24"/>
                <w:szCs w:val="24"/>
                <w14:ligatures w14:val="standardContextual"/>
              </w:rPr>
              <w:tab/>
            </w:r>
            <w:r w:rsidRPr="00BB3A55">
              <w:rPr>
                <w:rStyle w:val="Hyperkobling"/>
                <w:noProof/>
              </w:rPr>
              <w:t>Alternative tilbud</w:t>
            </w:r>
            <w:r>
              <w:rPr>
                <w:noProof/>
                <w:webHidden/>
              </w:rPr>
              <w:tab/>
            </w:r>
            <w:r>
              <w:rPr>
                <w:noProof/>
                <w:webHidden/>
              </w:rPr>
              <w:fldChar w:fldCharType="begin"/>
            </w:r>
            <w:r>
              <w:rPr>
                <w:noProof/>
                <w:webHidden/>
              </w:rPr>
              <w:instrText xml:space="preserve"> PAGEREF _Toc225173609 \h </w:instrText>
            </w:r>
            <w:r>
              <w:rPr>
                <w:noProof/>
                <w:webHidden/>
              </w:rPr>
            </w:r>
            <w:r>
              <w:rPr>
                <w:noProof/>
                <w:webHidden/>
              </w:rPr>
              <w:fldChar w:fldCharType="separate"/>
            </w:r>
            <w:r>
              <w:rPr>
                <w:noProof/>
                <w:webHidden/>
              </w:rPr>
              <w:t>7</w:t>
            </w:r>
            <w:r>
              <w:rPr>
                <w:noProof/>
                <w:webHidden/>
              </w:rPr>
              <w:fldChar w:fldCharType="end"/>
            </w:r>
          </w:hyperlink>
        </w:p>
        <w:p w14:paraId="30FFDAC6" w14:textId="093745A1"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10" w:history="1">
            <w:r w:rsidRPr="00BB3A55">
              <w:rPr>
                <w:rStyle w:val="Hyperkobling"/>
                <w:noProof/>
              </w:rPr>
              <w:t>4.4</w:t>
            </w:r>
            <w:r>
              <w:rPr>
                <w:rFonts w:eastAsiaTheme="minorEastAsia" w:cstheme="minorBidi"/>
                <w:smallCaps w:val="0"/>
                <w:noProof/>
                <w:kern w:val="2"/>
                <w:sz w:val="24"/>
                <w:szCs w:val="24"/>
                <w14:ligatures w14:val="standardContextual"/>
              </w:rPr>
              <w:tab/>
            </w:r>
            <w:r w:rsidRPr="00BB3A55">
              <w:rPr>
                <w:rStyle w:val="Hyperkobling"/>
                <w:noProof/>
              </w:rPr>
              <w:t>Deltilbud</w:t>
            </w:r>
            <w:r>
              <w:rPr>
                <w:noProof/>
                <w:webHidden/>
              </w:rPr>
              <w:tab/>
            </w:r>
            <w:r>
              <w:rPr>
                <w:noProof/>
                <w:webHidden/>
              </w:rPr>
              <w:fldChar w:fldCharType="begin"/>
            </w:r>
            <w:r>
              <w:rPr>
                <w:noProof/>
                <w:webHidden/>
              </w:rPr>
              <w:instrText xml:space="preserve"> PAGEREF _Toc225173610 \h </w:instrText>
            </w:r>
            <w:r>
              <w:rPr>
                <w:noProof/>
                <w:webHidden/>
              </w:rPr>
            </w:r>
            <w:r>
              <w:rPr>
                <w:noProof/>
                <w:webHidden/>
              </w:rPr>
              <w:fldChar w:fldCharType="separate"/>
            </w:r>
            <w:r>
              <w:rPr>
                <w:noProof/>
                <w:webHidden/>
              </w:rPr>
              <w:t>7</w:t>
            </w:r>
            <w:r>
              <w:rPr>
                <w:noProof/>
                <w:webHidden/>
              </w:rPr>
              <w:fldChar w:fldCharType="end"/>
            </w:r>
          </w:hyperlink>
        </w:p>
        <w:p w14:paraId="6278A197" w14:textId="75D5B6E8" w:rsidR="001E4C54" w:rsidRDefault="001E4C54">
          <w:pPr>
            <w:pStyle w:val="INNH1"/>
            <w:rPr>
              <w:rFonts w:eastAsiaTheme="minorEastAsia" w:cstheme="minorBidi"/>
              <w:b w:val="0"/>
              <w:bCs w:val="0"/>
              <w:caps w:val="0"/>
              <w:noProof/>
              <w:kern w:val="2"/>
              <w:sz w:val="24"/>
              <w:szCs w:val="24"/>
              <w14:ligatures w14:val="standardContextual"/>
            </w:rPr>
          </w:pPr>
          <w:hyperlink w:anchor="_Toc225173611" w:history="1">
            <w:r w:rsidRPr="00BB3A55">
              <w:rPr>
                <w:rStyle w:val="Hyperkobling"/>
                <w:noProof/>
              </w:rPr>
              <w:t>5</w:t>
            </w:r>
            <w:r>
              <w:rPr>
                <w:rFonts w:eastAsiaTheme="minorEastAsia" w:cstheme="minorBidi"/>
                <w:b w:val="0"/>
                <w:bCs w:val="0"/>
                <w:caps w:val="0"/>
                <w:noProof/>
                <w:kern w:val="2"/>
                <w:sz w:val="24"/>
                <w:szCs w:val="24"/>
                <w14:ligatures w14:val="standardContextual"/>
              </w:rPr>
              <w:tab/>
            </w:r>
            <w:r w:rsidRPr="00BB3A55">
              <w:rPr>
                <w:rStyle w:val="Hyperkobling"/>
                <w:noProof/>
              </w:rPr>
              <w:t>Oppdragsgivers behandling av tilbudene</w:t>
            </w:r>
            <w:r>
              <w:rPr>
                <w:noProof/>
                <w:webHidden/>
              </w:rPr>
              <w:tab/>
            </w:r>
            <w:r>
              <w:rPr>
                <w:noProof/>
                <w:webHidden/>
              </w:rPr>
              <w:fldChar w:fldCharType="begin"/>
            </w:r>
            <w:r>
              <w:rPr>
                <w:noProof/>
                <w:webHidden/>
              </w:rPr>
              <w:instrText xml:space="preserve"> PAGEREF _Toc225173611 \h </w:instrText>
            </w:r>
            <w:r>
              <w:rPr>
                <w:noProof/>
                <w:webHidden/>
              </w:rPr>
            </w:r>
            <w:r>
              <w:rPr>
                <w:noProof/>
                <w:webHidden/>
              </w:rPr>
              <w:fldChar w:fldCharType="separate"/>
            </w:r>
            <w:r>
              <w:rPr>
                <w:noProof/>
                <w:webHidden/>
              </w:rPr>
              <w:t>7</w:t>
            </w:r>
            <w:r>
              <w:rPr>
                <w:noProof/>
                <w:webHidden/>
              </w:rPr>
              <w:fldChar w:fldCharType="end"/>
            </w:r>
          </w:hyperlink>
        </w:p>
        <w:p w14:paraId="48DBF885" w14:textId="2696796C"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12" w:history="1">
            <w:r w:rsidRPr="00BB3A55">
              <w:rPr>
                <w:rStyle w:val="Hyperkobling"/>
                <w:noProof/>
              </w:rPr>
              <w:t>5.1</w:t>
            </w:r>
            <w:r>
              <w:rPr>
                <w:rFonts w:eastAsiaTheme="minorEastAsia" w:cstheme="minorBidi"/>
                <w:smallCaps w:val="0"/>
                <w:noProof/>
                <w:kern w:val="2"/>
                <w:sz w:val="24"/>
                <w:szCs w:val="24"/>
                <w14:ligatures w14:val="standardContextual"/>
              </w:rPr>
              <w:tab/>
            </w:r>
            <w:r w:rsidRPr="00BB3A55">
              <w:rPr>
                <w:rStyle w:val="Hyperkobling"/>
                <w:noProof/>
              </w:rPr>
              <w:t>Avvisning på grunn av forhold ved tilbudet</w:t>
            </w:r>
            <w:r>
              <w:rPr>
                <w:noProof/>
                <w:webHidden/>
              </w:rPr>
              <w:tab/>
            </w:r>
            <w:r>
              <w:rPr>
                <w:noProof/>
                <w:webHidden/>
              </w:rPr>
              <w:fldChar w:fldCharType="begin"/>
            </w:r>
            <w:r>
              <w:rPr>
                <w:noProof/>
                <w:webHidden/>
              </w:rPr>
              <w:instrText xml:space="preserve"> PAGEREF _Toc225173612 \h </w:instrText>
            </w:r>
            <w:r>
              <w:rPr>
                <w:noProof/>
                <w:webHidden/>
              </w:rPr>
            </w:r>
            <w:r>
              <w:rPr>
                <w:noProof/>
                <w:webHidden/>
              </w:rPr>
              <w:fldChar w:fldCharType="separate"/>
            </w:r>
            <w:r>
              <w:rPr>
                <w:noProof/>
                <w:webHidden/>
              </w:rPr>
              <w:t>7</w:t>
            </w:r>
            <w:r>
              <w:rPr>
                <w:noProof/>
                <w:webHidden/>
              </w:rPr>
              <w:fldChar w:fldCharType="end"/>
            </w:r>
          </w:hyperlink>
        </w:p>
        <w:p w14:paraId="39D9D7EA" w14:textId="6B94B14B"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13" w:history="1">
            <w:r w:rsidRPr="00BB3A55">
              <w:rPr>
                <w:rStyle w:val="Hyperkobling"/>
                <w:noProof/>
              </w:rPr>
              <w:t>5.2</w:t>
            </w:r>
            <w:r>
              <w:rPr>
                <w:rFonts w:eastAsiaTheme="minorEastAsia" w:cstheme="minorBidi"/>
                <w:smallCaps w:val="0"/>
                <w:noProof/>
                <w:kern w:val="2"/>
                <w:sz w:val="24"/>
                <w:szCs w:val="24"/>
                <w14:ligatures w14:val="standardContextual"/>
              </w:rPr>
              <w:tab/>
            </w:r>
            <w:r w:rsidRPr="00BB3A55">
              <w:rPr>
                <w:rStyle w:val="Hyperkobling"/>
                <w:noProof/>
              </w:rPr>
              <w:t>Avlysning av konkurransen</w:t>
            </w:r>
            <w:r>
              <w:rPr>
                <w:noProof/>
                <w:webHidden/>
              </w:rPr>
              <w:tab/>
            </w:r>
            <w:r>
              <w:rPr>
                <w:noProof/>
                <w:webHidden/>
              </w:rPr>
              <w:fldChar w:fldCharType="begin"/>
            </w:r>
            <w:r>
              <w:rPr>
                <w:noProof/>
                <w:webHidden/>
              </w:rPr>
              <w:instrText xml:space="preserve"> PAGEREF _Toc225173613 \h </w:instrText>
            </w:r>
            <w:r>
              <w:rPr>
                <w:noProof/>
                <w:webHidden/>
              </w:rPr>
            </w:r>
            <w:r>
              <w:rPr>
                <w:noProof/>
                <w:webHidden/>
              </w:rPr>
              <w:fldChar w:fldCharType="separate"/>
            </w:r>
            <w:r>
              <w:rPr>
                <w:noProof/>
                <w:webHidden/>
              </w:rPr>
              <w:t>7</w:t>
            </w:r>
            <w:r>
              <w:rPr>
                <w:noProof/>
                <w:webHidden/>
              </w:rPr>
              <w:fldChar w:fldCharType="end"/>
            </w:r>
          </w:hyperlink>
        </w:p>
        <w:p w14:paraId="753CFE6D" w14:textId="549DA69E" w:rsidR="001E4C54" w:rsidRDefault="001E4C54">
          <w:pPr>
            <w:pStyle w:val="INNH1"/>
            <w:rPr>
              <w:rFonts w:eastAsiaTheme="minorEastAsia" w:cstheme="minorBidi"/>
              <w:b w:val="0"/>
              <w:bCs w:val="0"/>
              <w:caps w:val="0"/>
              <w:noProof/>
              <w:kern w:val="2"/>
              <w:sz w:val="24"/>
              <w:szCs w:val="24"/>
              <w14:ligatures w14:val="standardContextual"/>
            </w:rPr>
          </w:pPr>
          <w:hyperlink w:anchor="_Toc225173614" w:history="1">
            <w:r w:rsidRPr="00BB3A55">
              <w:rPr>
                <w:rStyle w:val="Hyperkobling"/>
                <w:noProof/>
              </w:rPr>
              <w:t>6</w:t>
            </w:r>
            <w:r>
              <w:rPr>
                <w:rFonts w:eastAsiaTheme="minorEastAsia" w:cstheme="minorBidi"/>
                <w:b w:val="0"/>
                <w:bCs w:val="0"/>
                <w:caps w:val="0"/>
                <w:noProof/>
                <w:kern w:val="2"/>
                <w:sz w:val="24"/>
                <w:szCs w:val="24"/>
                <w14:ligatures w14:val="standardContextual"/>
              </w:rPr>
              <w:tab/>
            </w:r>
            <w:r w:rsidRPr="00BB3A55">
              <w:rPr>
                <w:rStyle w:val="Hyperkobling"/>
                <w:noProof/>
              </w:rPr>
              <w:t>Avgjørelsen av konkurransen</w:t>
            </w:r>
            <w:r>
              <w:rPr>
                <w:noProof/>
                <w:webHidden/>
              </w:rPr>
              <w:tab/>
            </w:r>
            <w:r>
              <w:rPr>
                <w:noProof/>
                <w:webHidden/>
              </w:rPr>
              <w:fldChar w:fldCharType="begin"/>
            </w:r>
            <w:r>
              <w:rPr>
                <w:noProof/>
                <w:webHidden/>
              </w:rPr>
              <w:instrText xml:space="preserve"> PAGEREF _Toc225173614 \h </w:instrText>
            </w:r>
            <w:r>
              <w:rPr>
                <w:noProof/>
                <w:webHidden/>
              </w:rPr>
            </w:r>
            <w:r>
              <w:rPr>
                <w:noProof/>
                <w:webHidden/>
              </w:rPr>
              <w:fldChar w:fldCharType="separate"/>
            </w:r>
            <w:r>
              <w:rPr>
                <w:noProof/>
                <w:webHidden/>
              </w:rPr>
              <w:t>7</w:t>
            </w:r>
            <w:r>
              <w:rPr>
                <w:noProof/>
                <w:webHidden/>
              </w:rPr>
              <w:fldChar w:fldCharType="end"/>
            </w:r>
          </w:hyperlink>
        </w:p>
        <w:p w14:paraId="3FF9944F" w14:textId="1055BB5D"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15" w:history="1">
            <w:r w:rsidRPr="00BB3A55">
              <w:rPr>
                <w:rStyle w:val="Hyperkobling"/>
                <w:noProof/>
              </w:rPr>
              <w:t>6.1</w:t>
            </w:r>
            <w:r>
              <w:rPr>
                <w:rFonts w:eastAsiaTheme="minorEastAsia" w:cstheme="minorBidi"/>
                <w:smallCaps w:val="0"/>
                <w:noProof/>
                <w:kern w:val="2"/>
                <w:sz w:val="24"/>
                <w:szCs w:val="24"/>
                <w14:ligatures w14:val="standardContextual"/>
              </w:rPr>
              <w:tab/>
            </w:r>
            <w:r w:rsidRPr="00BB3A55">
              <w:rPr>
                <w:rStyle w:val="Hyperkobling"/>
                <w:noProof/>
              </w:rPr>
              <w:t>Tildelingskriterier</w:t>
            </w:r>
            <w:r>
              <w:rPr>
                <w:noProof/>
                <w:webHidden/>
              </w:rPr>
              <w:tab/>
            </w:r>
            <w:r>
              <w:rPr>
                <w:noProof/>
                <w:webHidden/>
              </w:rPr>
              <w:fldChar w:fldCharType="begin"/>
            </w:r>
            <w:r>
              <w:rPr>
                <w:noProof/>
                <w:webHidden/>
              </w:rPr>
              <w:instrText xml:space="preserve"> PAGEREF _Toc225173615 \h </w:instrText>
            </w:r>
            <w:r>
              <w:rPr>
                <w:noProof/>
                <w:webHidden/>
              </w:rPr>
            </w:r>
            <w:r>
              <w:rPr>
                <w:noProof/>
                <w:webHidden/>
              </w:rPr>
              <w:fldChar w:fldCharType="separate"/>
            </w:r>
            <w:r>
              <w:rPr>
                <w:noProof/>
                <w:webHidden/>
              </w:rPr>
              <w:t>7</w:t>
            </w:r>
            <w:r>
              <w:rPr>
                <w:noProof/>
                <w:webHidden/>
              </w:rPr>
              <w:fldChar w:fldCharType="end"/>
            </w:r>
          </w:hyperlink>
        </w:p>
        <w:p w14:paraId="64BB6626" w14:textId="09E216B3" w:rsidR="001E4C54" w:rsidRDefault="001E4C5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25173616" w:history="1">
            <w:r w:rsidRPr="00BB3A55">
              <w:rPr>
                <w:rStyle w:val="Hyperkobling"/>
                <w:noProof/>
              </w:rPr>
              <w:t>6.2</w:t>
            </w:r>
            <w:r>
              <w:rPr>
                <w:rFonts w:eastAsiaTheme="minorEastAsia" w:cstheme="minorBidi"/>
                <w:smallCaps w:val="0"/>
                <w:noProof/>
                <w:kern w:val="2"/>
                <w:sz w:val="24"/>
                <w:szCs w:val="24"/>
                <w14:ligatures w14:val="standardContextual"/>
              </w:rPr>
              <w:tab/>
            </w:r>
            <w:r w:rsidRPr="00BB3A55">
              <w:rPr>
                <w:rStyle w:val="Hyperkobling"/>
                <w:noProof/>
              </w:rPr>
              <w:t>Oppdragsgivers beslutning om kontraktstildeling</w:t>
            </w:r>
            <w:r>
              <w:rPr>
                <w:noProof/>
                <w:webHidden/>
              </w:rPr>
              <w:tab/>
            </w:r>
            <w:r>
              <w:rPr>
                <w:noProof/>
                <w:webHidden/>
              </w:rPr>
              <w:fldChar w:fldCharType="begin"/>
            </w:r>
            <w:r>
              <w:rPr>
                <w:noProof/>
                <w:webHidden/>
              </w:rPr>
              <w:instrText xml:space="preserve"> PAGEREF _Toc225173616 \h </w:instrText>
            </w:r>
            <w:r>
              <w:rPr>
                <w:noProof/>
                <w:webHidden/>
              </w:rPr>
            </w:r>
            <w:r>
              <w:rPr>
                <w:noProof/>
                <w:webHidden/>
              </w:rPr>
              <w:fldChar w:fldCharType="separate"/>
            </w:r>
            <w:r>
              <w:rPr>
                <w:noProof/>
                <w:webHidden/>
              </w:rPr>
              <w:t>7</w:t>
            </w:r>
            <w:r>
              <w:rPr>
                <w:noProof/>
                <w:webHidden/>
              </w:rPr>
              <w:fldChar w:fldCharType="end"/>
            </w:r>
          </w:hyperlink>
        </w:p>
        <w:p w14:paraId="75EDA06F" w14:textId="044ABCA4" w:rsidR="00722EAD" w:rsidRPr="00132B4F" w:rsidRDefault="00722EAD" w:rsidP="00722EAD">
          <w:r>
            <w:rPr>
              <w:b/>
              <w:bCs/>
            </w:rPr>
            <w:fldChar w:fldCharType="end"/>
          </w:r>
        </w:p>
      </w:sdtContent>
    </w:sdt>
    <w:p w14:paraId="3830A7DA" w14:textId="3DC47252" w:rsidR="00D1767A" w:rsidRDefault="00722EAD" w:rsidP="00722EAD">
      <w:pPr>
        <w:pStyle w:val="INNH2"/>
        <w:tabs>
          <w:tab w:val="left" w:pos="880"/>
          <w:tab w:val="right" w:leader="dot" w:pos="9060"/>
        </w:tabs>
      </w:pPr>
      <w:r w:rsidRPr="00132B4F">
        <w:br w:type="page"/>
      </w:r>
    </w:p>
    <w:p w14:paraId="3DA434D5" w14:textId="77777777" w:rsidR="00722EAD" w:rsidRPr="00DD32D1" w:rsidRDefault="00722EAD" w:rsidP="00750B44">
      <w:pPr>
        <w:pStyle w:val="Overskrift1"/>
      </w:pPr>
      <w:bookmarkStart w:id="0" w:name="_Toc390667821"/>
      <w:bookmarkStart w:id="1" w:name="_Toc225173589"/>
      <w:r w:rsidRPr="00DD32D1">
        <w:lastRenderedPageBreak/>
        <w:t>Generell beskrivelse</w:t>
      </w:r>
      <w:bookmarkEnd w:id="0"/>
      <w:bookmarkEnd w:id="1"/>
    </w:p>
    <w:p w14:paraId="5F8B92AA" w14:textId="77777777" w:rsidR="00722EAD" w:rsidRPr="00DD32D1" w:rsidRDefault="00722EAD" w:rsidP="00750B44">
      <w:pPr>
        <w:pStyle w:val="Overskrift2"/>
      </w:pPr>
      <w:bookmarkStart w:id="2" w:name="_Toc390667822"/>
      <w:bookmarkStart w:id="3" w:name="_Toc225173590"/>
      <w:r w:rsidRPr="00DD32D1">
        <w:t>Oppdragsgiver</w:t>
      </w:r>
      <w:bookmarkEnd w:id="2"/>
      <w:bookmarkEnd w:id="3"/>
    </w:p>
    <w:p w14:paraId="088661F2" w14:textId="69489CEF" w:rsidR="00722EAD" w:rsidRDefault="00722EAD" w:rsidP="00722EAD">
      <w:r w:rsidRPr="00132B4F">
        <w:t xml:space="preserve">Bærum kommune, heretter kalt oppdragsgiver, innbyr til åpen anbudskonkurranse i forbindelse med inngåelse av </w:t>
      </w:r>
      <w:r w:rsidRPr="00D05FFC">
        <w:t>rammeavtale</w:t>
      </w:r>
      <w:r w:rsidRPr="00132B4F">
        <w:t xml:space="preserve"> for kjøp av </w:t>
      </w:r>
      <w:r w:rsidR="00D05FFC" w:rsidRPr="00D05FFC">
        <w:t>lyskilder, elektromateriell og elektroutstyr</w:t>
      </w:r>
      <w:r w:rsidRPr="00132B4F">
        <w:t>.</w:t>
      </w:r>
      <w:r>
        <w:t xml:space="preserve"> </w:t>
      </w:r>
    </w:p>
    <w:p w14:paraId="0A51C35A" w14:textId="77777777" w:rsidR="00722EAD" w:rsidRPr="00132B4F" w:rsidRDefault="00722EAD" w:rsidP="00722EAD"/>
    <w:p w14:paraId="7DC01302" w14:textId="129A68C4" w:rsidR="00722EAD" w:rsidRPr="00132B4F" w:rsidRDefault="00FA18AA" w:rsidP="00722EAD">
      <w:r>
        <w:t>D</w:t>
      </w:r>
      <w:r w:rsidR="00722EAD" w:rsidRPr="00D05FFC">
        <w:t>en valgte leverandør</w:t>
      </w:r>
      <w:r>
        <w:t>en</w:t>
      </w:r>
      <w:r w:rsidR="00722EAD" w:rsidRPr="00D05FFC">
        <w:t xml:space="preserve"> er etter bestilling fra oppdragsgiver forpliktet til å levere i henhold til rammeavtalen.</w:t>
      </w:r>
    </w:p>
    <w:p w14:paraId="4CA62039" w14:textId="77777777" w:rsidR="00722EAD" w:rsidRPr="00132B4F" w:rsidRDefault="00722EAD" w:rsidP="00722EAD"/>
    <w:p w14:paraId="1C2F0526" w14:textId="77777777" w:rsidR="00722EAD" w:rsidRPr="00132B4F" w:rsidRDefault="00722EAD" w:rsidP="00722EAD">
      <w:r w:rsidRPr="00132B4F">
        <w:t xml:space="preserve">For informasjon om Bærum kommune, se </w:t>
      </w:r>
      <w:hyperlink r:id="rId9" w:history="1">
        <w:r w:rsidRPr="00503D53">
          <w:rPr>
            <w:rStyle w:val="Hyperkobling"/>
          </w:rPr>
          <w:t>www.baerum.kommune.no</w:t>
        </w:r>
      </w:hyperlink>
    </w:p>
    <w:p w14:paraId="52E53F7F" w14:textId="77777777" w:rsidR="00722EAD" w:rsidRPr="00132B4F" w:rsidRDefault="00722EAD" w:rsidP="00722EAD"/>
    <w:p w14:paraId="4FD4B31D" w14:textId="26BD5E00" w:rsidR="00722EAD" w:rsidRPr="00402CBB" w:rsidRDefault="00722EAD" w:rsidP="00722EAD">
      <w:bookmarkStart w:id="4" w:name="_Hlk170220002"/>
      <w:r w:rsidRPr="00402CBB">
        <w:t xml:space="preserve">Oppdragsgivers </w:t>
      </w:r>
      <w:r w:rsidR="00565BF0" w:rsidRPr="00402CBB">
        <w:t>anskaffelsesansvarlig</w:t>
      </w:r>
      <w:r w:rsidRPr="00402CBB">
        <w:t xml:space="preserve"> er</w:t>
      </w:r>
      <w:r w:rsidR="00565BF0" w:rsidRPr="00402CBB">
        <w:t xml:space="preserve"> </w:t>
      </w:r>
      <w:r w:rsidR="00D05FFC">
        <w:t>Anne Storsveen</w:t>
      </w:r>
      <w:r w:rsidR="00565BF0" w:rsidRPr="00402CBB">
        <w:t xml:space="preserve">. </w:t>
      </w:r>
      <w:bookmarkStart w:id="5" w:name="_Toc164247379"/>
      <w:bookmarkEnd w:id="5"/>
      <w:r w:rsidR="005723D9" w:rsidRPr="00402CBB">
        <w:t xml:space="preserve">Det skal ikke være kontakt med andre personer hos oppdragsgiver vedrørende konkurransen. </w:t>
      </w:r>
    </w:p>
    <w:p w14:paraId="3F0AFF46" w14:textId="77777777" w:rsidR="00722EAD" w:rsidRPr="00402CBB" w:rsidRDefault="00722EAD" w:rsidP="00722EAD"/>
    <w:p w14:paraId="3EE41CB6" w14:textId="77777777" w:rsidR="00DC1B67" w:rsidRPr="00402CBB" w:rsidRDefault="00722EAD" w:rsidP="00722EAD">
      <w:r w:rsidRPr="00402CBB">
        <w:t xml:space="preserve">Dersom en leverandør finner at konkurransegrunnlaget ikke gir tilstrekkelig veiledning, tilstrekkelige opplysninger eller på annen måte er uklart, kan han skriftlig be om tilleggsopplysninger hos oppdragsgiver. </w:t>
      </w:r>
    </w:p>
    <w:p w14:paraId="19F9D521" w14:textId="77777777" w:rsidR="00DC1B67" w:rsidRPr="00402CBB" w:rsidRDefault="00DC1B67" w:rsidP="00722EAD"/>
    <w:p w14:paraId="23EFFB9F" w14:textId="502E442A" w:rsidR="00722EAD" w:rsidRPr="00132B4F" w:rsidRDefault="005723D9" w:rsidP="00722EAD">
      <w:r w:rsidRPr="00402CBB">
        <w:t xml:space="preserve">Eventuelle spørsmål skal sendes i konkurranseløsningen Mercell. </w:t>
      </w:r>
      <w:r w:rsidR="00722EAD" w:rsidRPr="00402CBB">
        <w:t>Svar på spørsmål vil bli kunngjort.</w:t>
      </w:r>
    </w:p>
    <w:bookmarkEnd w:id="4"/>
    <w:p w14:paraId="4894B869" w14:textId="77777777" w:rsidR="00722EAD" w:rsidRDefault="00722EAD" w:rsidP="00722EAD"/>
    <w:p w14:paraId="0C737016" w14:textId="77777777" w:rsidR="00722EAD" w:rsidRPr="00132B4F" w:rsidRDefault="00722EAD" w:rsidP="00750B44">
      <w:pPr>
        <w:pStyle w:val="Overskrift2"/>
      </w:pPr>
      <w:bookmarkStart w:id="6" w:name="_Toc390667823"/>
      <w:bookmarkStart w:id="7" w:name="_Toc225173591"/>
      <w:bookmarkStart w:id="8" w:name="_Toc209599445"/>
      <w:r w:rsidRPr="00132B4F">
        <w:t>Anskaffelsens formål</w:t>
      </w:r>
      <w:bookmarkEnd w:id="6"/>
      <w:bookmarkEnd w:id="7"/>
    </w:p>
    <w:p w14:paraId="5F6088AC" w14:textId="395980B3" w:rsidR="00722EAD" w:rsidRPr="00D05FFC" w:rsidRDefault="00D05FFC" w:rsidP="00722EAD">
      <w:pPr>
        <w:rPr>
          <w:iCs/>
        </w:rPr>
      </w:pPr>
      <w:r w:rsidRPr="00D05FFC">
        <w:rPr>
          <w:iCs/>
        </w:rPr>
        <w:t>Formålet med anskaffelsen er å dekke kommunens behov for lyskilder, elektromateriell og elektroutstyr. Det er i alt vesentlig Eiendom</w:t>
      </w:r>
      <w:r w:rsidR="00717AB3">
        <w:rPr>
          <w:iCs/>
        </w:rPr>
        <w:t>savdelingen TED Installasjoner Digitaliser</w:t>
      </w:r>
      <w:r w:rsidRPr="00D05FFC">
        <w:rPr>
          <w:iCs/>
        </w:rPr>
        <w:t xml:space="preserve"> </w:t>
      </w:r>
      <w:r w:rsidR="00717AB3">
        <w:rPr>
          <w:iCs/>
        </w:rPr>
        <w:t xml:space="preserve">(heretter Eiendom) </w:t>
      </w:r>
      <w:r w:rsidRPr="00D05FFC">
        <w:rPr>
          <w:iCs/>
        </w:rPr>
        <w:t>som benytter seg av avtalen. Avtalen skal likevel kunne brukes av hele kommunen.</w:t>
      </w:r>
    </w:p>
    <w:p w14:paraId="15680734" w14:textId="77777777" w:rsidR="00722EAD" w:rsidRPr="00132B4F" w:rsidRDefault="00722EAD" w:rsidP="00750B44">
      <w:pPr>
        <w:pStyle w:val="Overskrift2"/>
      </w:pPr>
      <w:bookmarkStart w:id="9" w:name="_Toc390667824"/>
      <w:bookmarkStart w:id="10" w:name="_Toc225173592"/>
      <w:bookmarkEnd w:id="8"/>
      <w:r w:rsidRPr="00132B4F">
        <w:t>Anskaffelsens omfang</w:t>
      </w:r>
      <w:bookmarkEnd w:id="9"/>
      <w:bookmarkEnd w:id="10"/>
    </w:p>
    <w:p w14:paraId="16A68A2F" w14:textId="6893C2CA" w:rsidR="00722EAD" w:rsidRPr="00D05FFC" w:rsidRDefault="00722EAD" w:rsidP="00722EAD">
      <w:r w:rsidRPr="00132B4F">
        <w:t xml:space="preserve">På grunnlag av siste års forbruk kan det antydes et samlet årlig uttak på ca. NOK </w:t>
      </w:r>
      <w:r w:rsidR="00D05FFC">
        <w:t>2 000 000</w:t>
      </w:r>
      <w:r w:rsidRPr="00132B4F">
        <w:t xml:space="preserve"> eksklusive merverdiavgift. Årlig uttak vil være avhengig av økonomiske rammevilkår, politiske vedtak og markedssituasjonen for </w:t>
      </w:r>
      <w:r w:rsidRPr="00D05FFC">
        <w:t>øvrig.</w:t>
      </w:r>
    </w:p>
    <w:p w14:paraId="4FADDCED" w14:textId="01901AAF" w:rsidR="00C11BAD" w:rsidRPr="00D05FFC" w:rsidRDefault="00C11BAD" w:rsidP="00722EAD"/>
    <w:p w14:paraId="0F7A4CF3" w14:textId="4C9CAB4D" w:rsidR="00C11BAD" w:rsidRPr="00D05FFC" w:rsidRDefault="00C11BAD" w:rsidP="00722EAD">
      <w:bookmarkStart w:id="11" w:name="_Hlk171333317"/>
      <w:bookmarkStart w:id="12" w:name="_Hlk170220037"/>
      <w:r w:rsidRPr="00D05FFC">
        <w:t xml:space="preserve">Maksimalt samlet uttak for rammeavtalen er NOK </w:t>
      </w:r>
      <w:r w:rsidR="00D05FFC" w:rsidRPr="00D05FFC">
        <w:t>12 000 000</w:t>
      </w:r>
      <w:r w:rsidRPr="00D05FFC">
        <w:t xml:space="preserve"> eksklusive merverdiavgift. Oppdragsgiver kan erstatningsfritt si opp avtalen når maksimalt uttak er nådd.</w:t>
      </w:r>
    </w:p>
    <w:bookmarkEnd w:id="11"/>
    <w:bookmarkEnd w:id="12"/>
    <w:p w14:paraId="0D6006D3" w14:textId="77777777" w:rsidR="00A44860" w:rsidRPr="00132B4F" w:rsidRDefault="00A44860" w:rsidP="00722EAD"/>
    <w:p w14:paraId="0E0FE0EE" w14:textId="77777777" w:rsidR="00722EAD" w:rsidRPr="00132B4F" w:rsidRDefault="00722EAD" w:rsidP="00750B44">
      <w:pPr>
        <w:pStyle w:val="Overskrift2"/>
      </w:pPr>
      <w:bookmarkStart w:id="13" w:name="_Toc390667825"/>
      <w:bookmarkStart w:id="14" w:name="_Toc225173593"/>
      <w:bookmarkStart w:id="15" w:name="_Toc235256559"/>
      <w:r w:rsidRPr="00132B4F">
        <w:t>Vedleggsoversikt</w:t>
      </w:r>
      <w:bookmarkEnd w:id="13"/>
      <w:bookmarkEnd w:id="14"/>
    </w:p>
    <w:p w14:paraId="1234B240" w14:textId="316487D5" w:rsidR="00722EAD" w:rsidRPr="00132B4F" w:rsidRDefault="00722EAD" w:rsidP="00722EAD">
      <w:r w:rsidRPr="00132B4F">
        <w:t xml:space="preserve">Konkurransegrunnlaget har følgende vedlegg: </w:t>
      </w:r>
    </w:p>
    <w:p w14:paraId="0AA7060A" w14:textId="77777777" w:rsidR="00722EAD" w:rsidRPr="00132B4F" w:rsidRDefault="00722EAD" w:rsidP="00722EAD"/>
    <w:p w14:paraId="449F575E" w14:textId="3B5B4CE2" w:rsidR="00722EAD" w:rsidRPr="00D05FFC" w:rsidRDefault="00722EAD" w:rsidP="00722EAD">
      <w:pPr>
        <w:pStyle w:val="Listeavsnitt"/>
        <w:numPr>
          <w:ilvl w:val="0"/>
          <w:numId w:val="5"/>
        </w:numPr>
      </w:pPr>
      <w:r w:rsidRPr="00D05FFC">
        <w:t xml:space="preserve">Vedlegg 1 Kravspesifikasjon </w:t>
      </w:r>
    </w:p>
    <w:p w14:paraId="2FE791A8" w14:textId="1DCB10FF" w:rsidR="00722EAD" w:rsidRPr="00D05FFC" w:rsidRDefault="00722EAD" w:rsidP="00722EAD">
      <w:pPr>
        <w:pStyle w:val="Listeavsnitt"/>
        <w:numPr>
          <w:ilvl w:val="0"/>
          <w:numId w:val="5"/>
        </w:numPr>
      </w:pPr>
      <w:r w:rsidRPr="00D05FFC">
        <w:t>Vedlegg 2 Prisskjema</w:t>
      </w:r>
    </w:p>
    <w:p w14:paraId="61CBB212" w14:textId="2B2688FA" w:rsidR="00722EAD" w:rsidRPr="00D05FFC" w:rsidRDefault="00722EAD" w:rsidP="00722EAD">
      <w:pPr>
        <w:pStyle w:val="Listeavsnitt"/>
        <w:numPr>
          <w:ilvl w:val="0"/>
          <w:numId w:val="5"/>
        </w:numPr>
      </w:pPr>
      <w:r w:rsidRPr="00D05FFC">
        <w:t xml:space="preserve">Vedlegg 3 </w:t>
      </w:r>
      <w:r w:rsidR="00D05FFC" w:rsidRPr="00D05FFC">
        <w:t>Rammeavtale</w:t>
      </w:r>
    </w:p>
    <w:p w14:paraId="5E7B46C9" w14:textId="78798D7B" w:rsidR="00722EAD" w:rsidRPr="00D05FFC" w:rsidRDefault="00722EAD" w:rsidP="00722EAD">
      <w:pPr>
        <w:pStyle w:val="Listeavsnitt"/>
        <w:numPr>
          <w:ilvl w:val="0"/>
          <w:numId w:val="5"/>
        </w:numPr>
      </w:pPr>
      <w:r w:rsidRPr="00D05FFC">
        <w:t>Vedlegg 4 Standard kontraktsvilkår for kjøp av varer</w:t>
      </w:r>
      <w:r w:rsidR="00565BF0" w:rsidRPr="00D05FFC">
        <w:t xml:space="preserve"> og </w:t>
      </w:r>
      <w:r w:rsidRPr="00D05FFC">
        <w:t xml:space="preserve">tjenester  </w:t>
      </w:r>
    </w:p>
    <w:p w14:paraId="3A577C97" w14:textId="27E97C0A" w:rsidR="00722EAD" w:rsidRPr="00D05FFC" w:rsidRDefault="00722EAD" w:rsidP="00722EAD">
      <w:pPr>
        <w:pStyle w:val="Listeavsnitt"/>
        <w:numPr>
          <w:ilvl w:val="0"/>
          <w:numId w:val="5"/>
        </w:numPr>
      </w:pPr>
      <w:r w:rsidRPr="00D05FFC">
        <w:t>Vedlegg 5 Tilbudsbrev</w:t>
      </w:r>
    </w:p>
    <w:p w14:paraId="49537217" w14:textId="4AAECD09" w:rsidR="00722EAD" w:rsidRPr="00D05FFC" w:rsidRDefault="00722EAD" w:rsidP="00722EAD">
      <w:pPr>
        <w:pStyle w:val="Listeavsnitt"/>
        <w:numPr>
          <w:ilvl w:val="0"/>
          <w:numId w:val="5"/>
        </w:numPr>
      </w:pPr>
      <w:r w:rsidRPr="00D05FFC">
        <w:t xml:space="preserve">Vedlegg 6 Forpliktelseserklæring fra </w:t>
      </w:r>
      <w:r w:rsidR="00C94954" w:rsidRPr="00D05FFC">
        <w:t>støttende virksomheter</w:t>
      </w:r>
    </w:p>
    <w:p w14:paraId="75C075A7" w14:textId="03028396" w:rsidR="008B2C38" w:rsidRPr="00D05FFC" w:rsidRDefault="008B2C38" w:rsidP="008B2C38">
      <w:pPr>
        <w:pStyle w:val="Listeavsnitt"/>
        <w:numPr>
          <w:ilvl w:val="0"/>
          <w:numId w:val="5"/>
        </w:numPr>
      </w:pPr>
      <w:bookmarkStart w:id="16" w:name="_Hlk170221729"/>
      <w:r w:rsidRPr="00D05FFC">
        <w:t xml:space="preserve">Vedlegg 7 </w:t>
      </w:r>
      <w:bookmarkEnd w:id="16"/>
      <w:r w:rsidR="00C11BAD" w:rsidRPr="00D05FFC">
        <w:t>A</w:t>
      </w:r>
      <w:r w:rsidRPr="00D05FFC">
        <w:t>vtale om elektronisk samhandling</w:t>
      </w:r>
    </w:p>
    <w:p w14:paraId="3ABD6655" w14:textId="6E21EC06" w:rsidR="00297D13" w:rsidRPr="00D05FFC" w:rsidRDefault="00297D13" w:rsidP="008B2C38">
      <w:pPr>
        <w:pStyle w:val="Listeavsnitt"/>
        <w:numPr>
          <w:ilvl w:val="0"/>
          <w:numId w:val="5"/>
        </w:numPr>
      </w:pPr>
      <w:r w:rsidRPr="00D05FFC">
        <w:t xml:space="preserve">Vedlegg </w:t>
      </w:r>
      <w:r w:rsidR="00D05FFC" w:rsidRPr="00D05FFC">
        <w:t>8</w:t>
      </w:r>
      <w:r w:rsidRPr="00D05FFC">
        <w:t xml:space="preserve"> </w:t>
      </w:r>
      <w:r w:rsidR="00D05FFC" w:rsidRPr="00D05FFC">
        <w:t>Kjøretøyskjema</w:t>
      </w:r>
    </w:p>
    <w:p w14:paraId="30EADD05" w14:textId="5B725CC9" w:rsidR="00C234F7" w:rsidRPr="00D05FFC" w:rsidRDefault="00C234F7" w:rsidP="008B2C38">
      <w:pPr>
        <w:pStyle w:val="Listeavsnitt"/>
        <w:numPr>
          <w:ilvl w:val="0"/>
          <w:numId w:val="5"/>
        </w:numPr>
      </w:pPr>
      <w:r w:rsidRPr="00D05FFC">
        <w:t xml:space="preserve">Vedlegg </w:t>
      </w:r>
      <w:r w:rsidR="00D05FFC" w:rsidRPr="00D05FFC">
        <w:t>9</w:t>
      </w:r>
      <w:r w:rsidRPr="00D05FFC">
        <w:t xml:space="preserve"> </w:t>
      </w:r>
      <w:r w:rsidR="00D05FFC" w:rsidRPr="00D05FFC">
        <w:t>Kjøretøyrapporteringsskjema</w:t>
      </w:r>
    </w:p>
    <w:p w14:paraId="1604F8B4" w14:textId="77777777" w:rsidR="00722EAD" w:rsidRPr="00132B4F" w:rsidRDefault="00722EAD" w:rsidP="00722EAD">
      <w:pPr>
        <w:pStyle w:val="Sluttnotetekst"/>
      </w:pPr>
    </w:p>
    <w:p w14:paraId="57C5C551" w14:textId="77777777" w:rsidR="00722EAD" w:rsidRPr="00132B4F" w:rsidRDefault="00722EAD" w:rsidP="00750B44">
      <w:pPr>
        <w:pStyle w:val="Overskrift2"/>
      </w:pPr>
      <w:bookmarkStart w:id="17" w:name="_Toc390667826"/>
      <w:bookmarkStart w:id="18" w:name="_Toc225173594"/>
      <w:r w:rsidRPr="00132B4F">
        <w:t>Fremdriftsplan</w:t>
      </w:r>
      <w:bookmarkEnd w:id="17"/>
      <w:bookmarkEnd w:id="18"/>
      <w:r w:rsidRPr="00132B4F">
        <w:t xml:space="preserve"> </w:t>
      </w:r>
      <w:bookmarkEnd w:id="15"/>
    </w:p>
    <w:p w14:paraId="4D9B6527" w14:textId="77777777" w:rsidR="00722EAD" w:rsidRPr="00132B4F" w:rsidRDefault="00722EAD" w:rsidP="00722EAD">
      <w:r w:rsidRPr="00132B4F">
        <w:t>Oppdragsgiver har lagt opp til følgende tidsrammer for anskaffelsesprosessen:</w:t>
      </w:r>
    </w:p>
    <w:p w14:paraId="5D846627" w14:textId="77777777" w:rsidR="00722EAD" w:rsidRPr="00132B4F" w:rsidRDefault="00722EAD" w:rsidP="00722EAD"/>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722EAD" w:rsidRPr="00132B4F" w14:paraId="64E246FA" w14:textId="77777777" w:rsidTr="00407F1C">
        <w:trPr>
          <w:trHeight w:val="249"/>
        </w:trPr>
        <w:tc>
          <w:tcPr>
            <w:tcW w:w="4488" w:type="dxa"/>
            <w:shd w:val="clear" w:color="auto" w:fill="E0E0E0"/>
            <w:noWrap/>
            <w:vAlign w:val="bottom"/>
          </w:tcPr>
          <w:p w14:paraId="3B4FCFF8" w14:textId="77777777" w:rsidR="00722EAD" w:rsidRPr="00132B4F" w:rsidRDefault="00722EAD" w:rsidP="00407F1C">
            <w:r w:rsidRPr="00132B4F">
              <w:lastRenderedPageBreak/>
              <w:t>Aktivitet</w:t>
            </w:r>
          </w:p>
          <w:p w14:paraId="7FEA22D9" w14:textId="77777777" w:rsidR="00722EAD" w:rsidRPr="00132B4F" w:rsidRDefault="00722EAD" w:rsidP="00407F1C"/>
        </w:tc>
        <w:tc>
          <w:tcPr>
            <w:tcW w:w="2969" w:type="dxa"/>
            <w:shd w:val="clear" w:color="auto" w:fill="E0E0E0"/>
          </w:tcPr>
          <w:p w14:paraId="5447E328" w14:textId="77777777" w:rsidR="00722EAD" w:rsidRPr="00132B4F" w:rsidRDefault="00722EAD" w:rsidP="00407F1C">
            <w:r w:rsidRPr="00132B4F">
              <w:t>Tidspunkt</w:t>
            </w:r>
          </w:p>
        </w:tc>
      </w:tr>
      <w:tr w:rsidR="00722EAD" w:rsidRPr="00132B4F" w14:paraId="7DB0E738" w14:textId="77777777" w:rsidTr="00407F1C">
        <w:trPr>
          <w:trHeight w:val="249"/>
        </w:trPr>
        <w:tc>
          <w:tcPr>
            <w:tcW w:w="4488" w:type="dxa"/>
            <w:noWrap/>
            <w:vAlign w:val="bottom"/>
          </w:tcPr>
          <w:p w14:paraId="28081AEE" w14:textId="77777777" w:rsidR="00722EAD" w:rsidRPr="00D05FFC" w:rsidRDefault="00722EAD" w:rsidP="00407F1C">
            <w:pPr>
              <w:rPr>
                <w:b/>
              </w:rPr>
            </w:pPr>
            <w:r w:rsidRPr="00D05FFC">
              <w:rPr>
                <w:b/>
              </w:rPr>
              <w:t>Frist for å levere tilbud</w:t>
            </w:r>
          </w:p>
        </w:tc>
        <w:tc>
          <w:tcPr>
            <w:tcW w:w="2969" w:type="dxa"/>
          </w:tcPr>
          <w:p w14:paraId="59FDEE6E" w14:textId="2B799186" w:rsidR="00722EAD" w:rsidRPr="00D05FFC" w:rsidRDefault="00837C95" w:rsidP="00407F1C">
            <w:pPr>
              <w:rPr>
                <w:b/>
              </w:rPr>
            </w:pPr>
            <w:r>
              <w:rPr>
                <w:b/>
              </w:rPr>
              <w:t>2</w:t>
            </w:r>
            <w:r w:rsidR="00D05FFC" w:rsidRPr="00D05FFC">
              <w:rPr>
                <w:b/>
              </w:rPr>
              <w:t>8.5.2026 klokken 12.00</w:t>
            </w:r>
          </w:p>
        </w:tc>
      </w:tr>
      <w:tr w:rsidR="00722EAD" w:rsidRPr="00132B4F" w14:paraId="36EB08D1" w14:textId="77777777" w:rsidTr="00407F1C">
        <w:trPr>
          <w:trHeight w:val="249"/>
        </w:trPr>
        <w:tc>
          <w:tcPr>
            <w:tcW w:w="4488" w:type="dxa"/>
            <w:noWrap/>
            <w:vAlign w:val="bottom"/>
          </w:tcPr>
          <w:p w14:paraId="06A359D1" w14:textId="4335662E" w:rsidR="00722EAD" w:rsidRPr="00D05FFC" w:rsidRDefault="00C94194" w:rsidP="00407F1C">
            <w:r w:rsidRPr="00D05FFC">
              <w:t>Meddelelse om valg av leverandør</w:t>
            </w:r>
          </w:p>
        </w:tc>
        <w:tc>
          <w:tcPr>
            <w:tcW w:w="2969" w:type="dxa"/>
          </w:tcPr>
          <w:p w14:paraId="43B94DD0" w14:textId="5A83B007" w:rsidR="00722EAD" w:rsidRPr="00D05FFC" w:rsidRDefault="00722EAD" w:rsidP="00407F1C">
            <w:r w:rsidRPr="00D05FFC">
              <w:t xml:space="preserve">Uke </w:t>
            </w:r>
            <w:r w:rsidR="00D05FFC" w:rsidRPr="00D05FFC">
              <w:t>24</w:t>
            </w:r>
            <w:r w:rsidR="00837C95">
              <w:t>/25</w:t>
            </w:r>
          </w:p>
        </w:tc>
      </w:tr>
      <w:tr w:rsidR="00A36369" w:rsidRPr="00132B4F" w14:paraId="5C96A81B" w14:textId="77777777" w:rsidTr="00407F1C">
        <w:trPr>
          <w:trHeight w:val="249"/>
        </w:trPr>
        <w:tc>
          <w:tcPr>
            <w:tcW w:w="4488" w:type="dxa"/>
            <w:noWrap/>
            <w:vAlign w:val="bottom"/>
          </w:tcPr>
          <w:p w14:paraId="692C4F39" w14:textId="7D128652" w:rsidR="00A36369" w:rsidRPr="00D05FFC" w:rsidRDefault="00A36369" w:rsidP="00407F1C">
            <w:r w:rsidRPr="00D05FFC">
              <w:t>Signering av kontrakt</w:t>
            </w:r>
          </w:p>
        </w:tc>
        <w:tc>
          <w:tcPr>
            <w:tcW w:w="2969" w:type="dxa"/>
          </w:tcPr>
          <w:p w14:paraId="63E829C0" w14:textId="631A364B" w:rsidR="00A36369" w:rsidRPr="00D05FFC" w:rsidRDefault="00A36369" w:rsidP="00407F1C">
            <w:r w:rsidRPr="00D05FFC">
              <w:t xml:space="preserve">Uke </w:t>
            </w:r>
            <w:r w:rsidR="00837C95">
              <w:t>27/28</w:t>
            </w:r>
          </w:p>
        </w:tc>
      </w:tr>
      <w:tr w:rsidR="00722EAD" w:rsidRPr="00132B4F" w14:paraId="4CD937CC" w14:textId="77777777" w:rsidTr="00407F1C">
        <w:trPr>
          <w:trHeight w:val="264"/>
        </w:trPr>
        <w:tc>
          <w:tcPr>
            <w:tcW w:w="4488" w:type="dxa"/>
            <w:noWrap/>
            <w:vAlign w:val="bottom"/>
          </w:tcPr>
          <w:p w14:paraId="71BE151C" w14:textId="77777777" w:rsidR="00722EAD" w:rsidRPr="00D05FFC" w:rsidRDefault="00722EAD" w:rsidP="00407F1C">
            <w:r w:rsidRPr="00D05FFC">
              <w:t>Oppstart av kontrakt</w:t>
            </w:r>
          </w:p>
        </w:tc>
        <w:tc>
          <w:tcPr>
            <w:tcW w:w="2969" w:type="dxa"/>
          </w:tcPr>
          <w:p w14:paraId="243CD58D" w14:textId="2DBE797E" w:rsidR="00722EAD" w:rsidRPr="00D05FFC" w:rsidRDefault="00D05FFC" w:rsidP="00407F1C">
            <w:r w:rsidRPr="00D05FFC">
              <w:t>1.9.2026</w:t>
            </w:r>
          </w:p>
        </w:tc>
      </w:tr>
      <w:tr w:rsidR="00722EAD" w:rsidRPr="00132B4F" w14:paraId="0B40E5C7" w14:textId="77777777" w:rsidTr="00407F1C">
        <w:trPr>
          <w:trHeight w:val="264"/>
        </w:trPr>
        <w:tc>
          <w:tcPr>
            <w:tcW w:w="4488" w:type="dxa"/>
            <w:noWrap/>
            <w:vAlign w:val="bottom"/>
          </w:tcPr>
          <w:p w14:paraId="443E6214" w14:textId="77777777" w:rsidR="00722EAD" w:rsidRPr="00D05FFC" w:rsidRDefault="00722EAD" w:rsidP="00407F1C">
            <w:r w:rsidRPr="00D05FFC">
              <w:t>Tilbudets vedståelsesfrist</w:t>
            </w:r>
          </w:p>
        </w:tc>
        <w:tc>
          <w:tcPr>
            <w:tcW w:w="2969" w:type="dxa"/>
          </w:tcPr>
          <w:p w14:paraId="2845725B" w14:textId="61469A5F" w:rsidR="00722EAD" w:rsidRPr="00D05FFC" w:rsidRDefault="00837C95" w:rsidP="00407F1C">
            <w:r>
              <w:t>4</w:t>
            </w:r>
            <w:r w:rsidR="00722EAD" w:rsidRPr="00D05FFC">
              <w:t xml:space="preserve"> måneder fra tilbudsfristen</w:t>
            </w:r>
          </w:p>
        </w:tc>
      </w:tr>
    </w:tbl>
    <w:p w14:paraId="53BBB92A" w14:textId="77777777" w:rsidR="00722EAD" w:rsidRPr="00132B4F" w:rsidRDefault="00722EAD" w:rsidP="00722EAD">
      <w:bookmarkStart w:id="19" w:name="_Toc201116199"/>
      <w:bookmarkStart w:id="20" w:name="_Toc209599446"/>
      <w:bookmarkStart w:id="21" w:name="_Toc199136545"/>
      <w:r w:rsidRPr="00132B4F">
        <w:t xml:space="preserve"> </w:t>
      </w:r>
    </w:p>
    <w:p w14:paraId="63BB7119" w14:textId="77777777" w:rsidR="00722EAD" w:rsidRPr="00132B4F" w:rsidRDefault="00722EAD" w:rsidP="00722EAD">
      <w:r w:rsidRPr="00132B4F">
        <w:t>Det tas forbehold om endringer i fremdriftsplanen</w:t>
      </w:r>
      <w:r>
        <w:t>.</w:t>
      </w:r>
    </w:p>
    <w:p w14:paraId="28EEBB0D" w14:textId="77777777" w:rsidR="00722EAD" w:rsidRPr="00132B4F" w:rsidRDefault="00722EAD" w:rsidP="00750B44">
      <w:pPr>
        <w:pStyle w:val="Overskrift2"/>
      </w:pPr>
      <w:bookmarkStart w:id="22" w:name="_Toc390667827"/>
      <w:bookmarkStart w:id="23" w:name="_Toc225173595"/>
      <w:r w:rsidRPr="00132B4F">
        <w:t>Kontrakt</w:t>
      </w:r>
      <w:bookmarkEnd w:id="19"/>
      <w:bookmarkEnd w:id="20"/>
      <w:r w:rsidRPr="00132B4F">
        <w:t xml:space="preserve"> og kontraktsperiode</w:t>
      </w:r>
      <w:bookmarkEnd w:id="22"/>
      <w:bookmarkEnd w:id="23"/>
    </w:p>
    <w:p w14:paraId="698ABBEF" w14:textId="6EB7D444" w:rsidR="00722EAD" w:rsidRPr="00D05FFC" w:rsidRDefault="00722EAD" w:rsidP="00722EAD">
      <w:r w:rsidRPr="00132B4F">
        <w:t xml:space="preserve">Oppdragsgiver har til hensikt </w:t>
      </w:r>
      <w:r w:rsidRPr="00D05FFC">
        <w:t>å inngå én rammeavtale</w:t>
      </w:r>
      <w:r w:rsidR="00D05FFC" w:rsidRPr="00D05FFC">
        <w:t>.</w:t>
      </w:r>
      <w:r w:rsidRPr="00D05FFC">
        <w:t xml:space="preserve"> Avtaleforholdet vil bli regulert av vedlagte kontrakt.</w:t>
      </w:r>
    </w:p>
    <w:p w14:paraId="0A58B457" w14:textId="77777777" w:rsidR="00722EAD" w:rsidRPr="00D05FFC" w:rsidRDefault="00722EAD" w:rsidP="00722EAD"/>
    <w:p w14:paraId="080B3265" w14:textId="1A03918B" w:rsidR="00722EAD" w:rsidRPr="00D05FFC" w:rsidRDefault="00722EAD" w:rsidP="00722EAD">
      <w:pPr>
        <w:autoSpaceDE w:val="0"/>
        <w:autoSpaceDN w:val="0"/>
        <w:adjustRightInd w:val="0"/>
      </w:pPr>
      <w:bookmarkStart w:id="24" w:name="_Toc316388154"/>
      <w:bookmarkStart w:id="25" w:name="_Toc324159289"/>
      <w:bookmarkStart w:id="26" w:name="_Toc390667828"/>
      <w:r w:rsidRPr="00D05FFC">
        <w:rPr>
          <w:color w:val="000000"/>
        </w:rPr>
        <w:t xml:space="preserve">Kontraktens varighet er på </w:t>
      </w:r>
      <w:r w:rsidR="00D05FFC" w:rsidRPr="00D05FFC">
        <w:rPr>
          <w:color w:val="000000"/>
        </w:rPr>
        <w:t>to</w:t>
      </w:r>
      <w:r w:rsidRPr="00D05FFC">
        <w:rPr>
          <w:color w:val="000000"/>
        </w:rPr>
        <w:t xml:space="preserve"> år med</w:t>
      </w:r>
      <w:r w:rsidRPr="00D05FFC">
        <w:t xml:space="preserve"> opsjon på forlengelse én eller flere ganger inntil </w:t>
      </w:r>
      <w:r w:rsidR="00D05FFC" w:rsidRPr="00D05FFC">
        <w:t>to</w:t>
      </w:r>
      <w:r w:rsidRPr="00D05FFC">
        <w:t xml:space="preserve"> år. Avtalen kan bli på totalt </w:t>
      </w:r>
      <w:r w:rsidR="00D05FFC" w:rsidRPr="00D05FFC">
        <w:t>fire</w:t>
      </w:r>
      <w:r w:rsidRPr="00D05FFC">
        <w:t xml:space="preserve"> år ved utløsing av full opsjon.</w:t>
      </w:r>
    </w:p>
    <w:p w14:paraId="0602B7EB" w14:textId="77777777" w:rsidR="00722EAD" w:rsidRPr="00717737" w:rsidRDefault="00722EAD" w:rsidP="00750B44">
      <w:pPr>
        <w:pStyle w:val="Overskrift2"/>
      </w:pPr>
      <w:bookmarkStart w:id="27" w:name="_Toc327352445"/>
      <w:bookmarkStart w:id="28" w:name="_Toc327352446"/>
      <w:bookmarkStart w:id="29" w:name="_Toc327352447"/>
      <w:bookmarkStart w:id="30" w:name="_Toc327352448"/>
      <w:bookmarkStart w:id="31" w:name="_Toc209599453"/>
      <w:bookmarkStart w:id="32" w:name="_Toc390667830"/>
      <w:bookmarkStart w:id="33" w:name="_Toc225173596"/>
      <w:bookmarkEnd w:id="21"/>
      <w:bookmarkEnd w:id="24"/>
      <w:bookmarkEnd w:id="25"/>
      <w:bookmarkEnd w:id="26"/>
      <w:bookmarkEnd w:id="27"/>
      <w:bookmarkEnd w:id="28"/>
      <w:bookmarkEnd w:id="29"/>
      <w:bookmarkEnd w:id="30"/>
      <w:r w:rsidRPr="00717737">
        <w:t>Rettelser, suppleringer eller endring av konkurransegrunnlaget</w:t>
      </w:r>
      <w:bookmarkEnd w:id="31"/>
      <w:bookmarkEnd w:id="32"/>
      <w:bookmarkEnd w:id="33"/>
    </w:p>
    <w:p w14:paraId="31566A0B" w14:textId="591B91F8" w:rsidR="00722EAD" w:rsidRPr="00CF3659" w:rsidRDefault="00722EAD" w:rsidP="00722EAD">
      <w:r w:rsidRPr="00CF3659">
        <w:t>Innen tilbudsfristen</w:t>
      </w:r>
      <w:r>
        <w:t>s</w:t>
      </w:r>
      <w:r w:rsidRPr="00CF3659">
        <w:t xml:space="preserve"> utløp har oppdragsgiver rett til å foreta rettelser, suppleringer og endringer av konkurransegrunnlaget som ikke er vesentlige. Opplysninger om rettelser, suppleringer og endringer kunngjøres.</w:t>
      </w:r>
    </w:p>
    <w:p w14:paraId="5B2F0043" w14:textId="77777777" w:rsidR="00722EAD" w:rsidRPr="00132B4F" w:rsidRDefault="00722EAD" w:rsidP="00722EAD"/>
    <w:p w14:paraId="3529E321" w14:textId="77777777" w:rsidR="00722EAD" w:rsidRPr="00132B4F" w:rsidRDefault="00722EAD" w:rsidP="00722EAD">
      <w:r w:rsidRPr="00132B4F">
        <w:t>Dersom rettelse, supplering eller endring kommer så sent at det er vanskelig for leverandøren å ta hensyn til det i tilbudet, skal oppdragsgiver fastsette en forholdsmessig forlengelse av tilbudsfristen. Samtlige leverandører skal varsles om frist</w:t>
      </w:r>
      <w:r>
        <w:t xml:space="preserve"> for </w:t>
      </w:r>
      <w:r w:rsidRPr="00132B4F">
        <w:t>forlengelsen.</w:t>
      </w:r>
    </w:p>
    <w:p w14:paraId="22FB4C32" w14:textId="77777777" w:rsidR="00722EAD" w:rsidRPr="00132B4F" w:rsidRDefault="00722EAD" w:rsidP="00750B44">
      <w:pPr>
        <w:pStyle w:val="Overskrift1"/>
      </w:pPr>
      <w:bookmarkStart w:id="34" w:name="_Toc209599454"/>
      <w:bookmarkStart w:id="35" w:name="_Toc390667831"/>
      <w:bookmarkStart w:id="36" w:name="_Toc225173597"/>
      <w:r w:rsidRPr="00132B4F">
        <w:t>REGLER FOR GJENNOMFØRING AV KONKURRANSEN</w:t>
      </w:r>
      <w:bookmarkEnd w:id="34"/>
      <w:bookmarkEnd w:id="35"/>
      <w:bookmarkEnd w:id="36"/>
    </w:p>
    <w:p w14:paraId="1DA6E086" w14:textId="77777777" w:rsidR="00722EAD" w:rsidRPr="00132B4F" w:rsidRDefault="00722EAD" w:rsidP="00750B44">
      <w:pPr>
        <w:pStyle w:val="Overskrift2"/>
      </w:pPr>
      <w:bookmarkStart w:id="37" w:name="_Toc209599455"/>
      <w:bookmarkStart w:id="38" w:name="_Toc390667832"/>
      <w:bookmarkStart w:id="39" w:name="_Toc225173598"/>
      <w:r w:rsidRPr="00132B4F">
        <w:t>Regler for konkurransen</w:t>
      </w:r>
      <w:bookmarkEnd w:id="37"/>
      <w:bookmarkEnd w:id="38"/>
      <w:bookmarkEnd w:id="39"/>
    </w:p>
    <w:p w14:paraId="26003DA9" w14:textId="14504D2C" w:rsidR="00722EAD" w:rsidRPr="00AF505A" w:rsidRDefault="00722EAD" w:rsidP="00722EAD">
      <w:pPr>
        <w:rPr>
          <w:i/>
        </w:rPr>
      </w:pPr>
      <w:r w:rsidRPr="00D53668">
        <w:t xml:space="preserve">Anskaffelsen reguleres av lov 17. juni 2016 nr. 73 om offentlig anskaffelser og forskrift 12. august 2016 nr. 974 </w:t>
      </w:r>
      <w:r>
        <w:t xml:space="preserve">om offentlige anskaffelser del I </w:t>
      </w:r>
      <w:r w:rsidRPr="00C66DD7">
        <w:t xml:space="preserve">og </w:t>
      </w:r>
      <w:r w:rsidRPr="00D05FFC">
        <w:t>del III.</w:t>
      </w:r>
      <w:r>
        <w:rPr>
          <w:i/>
        </w:rPr>
        <w:t xml:space="preserve"> </w:t>
      </w:r>
    </w:p>
    <w:p w14:paraId="724A5315" w14:textId="77777777" w:rsidR="00722EAD" w:rsidRPr="00132B4F" w:rsidRDefault="00722EAD" w:rsidP="00750B44">
      <w:pPr>
        <w:pStyle w:val="Overskrift2"/>
      </w:pPr>
      <w:bookmarkStart w:id="40" w:name="_Toc209599456"/>
      <w:bookmarkStart w:id="41" w:name="_Toc390667833"/>
      <w:bookmarkStart w:id="42" w:name="_Toc225173599"/>
      <w:r w:rsidRPr="00132B4F">
        <w:t>Anskaffelsesprosedyre</w:t>
      </w:r>
      <w:bookmarkEnd w:id="40"/>
      <w:bookmarkEnd w:id="41"/>
      <w:bookmarkEnd w:id="42"/>
    </w:p>
    <w:p w14:paraId="286252E7" w14:textId="77777777" w:rsidR="00722EAD" w:rsidRPr="00132B4F" w:rsidRDefault="00722EAD" w:rsidP="00722EAD">
      <w:bookmarkStart w:id="43" w:name="_Toc201116208"/>
      <w:r w:rsidRPr="00132B4F">
        <w:t xml:space="preserve">Konkurransen gjennomføres som en åpen anbudskonkurranse. </w:t>
      </w:r>
    </w:p>
    <w:p w14:paraId="5F132E93" w14:textId="77777777" w:rsidR="00722EAD" w:rsidRPr="00132B4F" w:rsidRDefault="00722EAD" w:rsidP="00046556">
      <w:pPr>
        <w:jc w:val="both"/>
      </w:pPr>
    </w:p>
    <w:p w14:paraId="7DEEA241" w14:textId="77777777" w:rsidR="00722EAD" w:rsidRPr="00132B4F" w:rsidRDefault="00722EAD" w:rsidP="00722EAD">
      <w:r w:rsidRPr="00132B4F">
        <w:t xml:space="preserve">I denne konkurransen er det ikke anledning til å forhandle. Det er følgelig ikke anledning til å endre tilbudet etter tilbudsfristens utløp. </w:t>
      </w:r>
    </w:p>
    <w:p w14:paraId="7332BA43" w14:textId="77777777" w:rsidR="00722EAD" w:rsidRDefault="00722EAD" w:rsidP="00750B44">
      <w:pPr>
        <w:pStyle w:val="Overskrift1"/>
      </w:pPr>
      <w:bookmarkStart w:id="44" w:name="_Toc209599469"/>
      <w:bookmarkStart w:id="45" w:name="_Toc390667837"/>
      <w:bookmarkStart w:id="46" w:name="_Toc225173600"/>
      <w:bookmarkEnd w:id="43"/>
      <w:r w:rsidRPr="00132B4F">
        <w:t>KRAV TIL LEVERANDØRENE</w:t>
      </w:r>
      <w:bookmarkEnd w:id="44"/>
      <w:bookmarkEnd w:id="45"/>
      <w:bookmarkEnd w:id="46"/>
    </w:p>
    <w:p w14:paraId="4CB69BAB" w14:textId="77777777" w:rsidR="0077165D" w:rsidRPr="00987C04" w:rsidRDefault="0077165D" w:rsidP="0077165D">
      <w:pPr>
        <w:pStyle w:val="Overskrift2"/>
      </w:pPr>
      <w:bookmarkStart w:id="47" w:name="_Ref161213939"/>
      <w:bookmarkStart w:id="48" w:name="_Toc209599471"/>
      <w:bookmarkStart w:id="49" w:name="_Toc390667839"/>
      <w:bookmarkStart w:id="50" w:name="_Toc225173601"/>
      <w:r w:rsidRPr="00987C04">
        <w:t>Skattekrav</w:t>
      </w:r>
      <w:bookmarkEnd w:id="47"/>
      <w:bookmarkEnd w:id="48"/>
      <w:bookmarkEnd w:id="49"/>
      <w:bookmarkEnd w:id="50"/>
    </w:p>
    <w:p w14:paraId="147EBE66" w14:textId="4CF09FB8" w:rsidR="0077165D" w:rsidRPr="008200AC" w:rsidRDefault="0077165D" w:rsidP="0077165D">
      <w:pPr>
        <w:rPr>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7165D" w:rsidRPr="008200AC" w14:paraId="23612BD1" w14:textId="77777777" w:rsidTr="00790AF3">
        <w:trPr>
          <w:tblHeader/>
        </w:trPr>
        <w:tc>
          <w:tcPr>
            <w:tcW w:w="4114" w:type="dxa"/>
            <w:shd w:val="clear" w:color="auto" w:fill="E6E6E6"/>
          </w:tcPr>
          <w:p w14:paraId="5D5B0946" w14:textId="77777777" w:rsidR="0077165D" w:rsidRPr="00987C04" w:rsidRDefault="0077165D" w:rsidP="00790AF3">
            <w:pPr>
              <w:rPr>
                <w:b/>
              </w:rPr>
            </w:pPr>
            <w:r w:rsidRPr="00987C04">
              <w:rPr>
                <w:b/>
              </w:rPr>
              <w:t>Krav</w:t>
            </w:r>
            <w:r w:rsidRPr="00987C04">
              <w:rPr>
                <w:b/>
              </w:rPr>
              <w:tab/>
            </w:r>
          </w:p>
        </w:tc>
        <w:tc>
          <w:tcPr>
            <w:tcW w:w="5049" w:type="dxa"/>
            <w:shd w:val="clear" w:color="auto" w:fill="E6E6E6"/>
          </w:tcPr>
          <w:p w14:paraId="087FA171" w14:textId="77777777" w:rsidR="0077165D" w:rsidRPr="00987C04" w:rsidRDefault="0077165D" w:rsidP="00790AF3">
            <w:pPr>
              <w:rPr>
                <w:b/>
              </w:rPr>
            </w:pPr>
            <w:r w:rsidRPr="00987C04">
              <w:rPr>
                <w:b/>
              </w:rPr>
              <w:t>Dokumentasjonskrav</w:t>
            </w:r>
          </w:p>
        </w:tc>
      </w:tr>
      <w:tr w:rsidR="0077165D" w:rsidRPr="00C41C24" w14:paraId="3887A3B9" w14:textId="77777777" w:rsidTr="00790AF3">
        <w:tc>
          <w:tcPr>
            <w:tcW w:w="4114" w:type="dxa"/>
          </w:tcPr>
          <w:p w14:paraId="61DABA81" w14:textId="77777777" w:rsidR="0077165D" w:rsidRPr="00987C04" w:rsidRDefault="0077165D" w:rsidP="00790AF3">
            <w:pPr>
              <w:rPr>
                <w:b/>
              </w:rPr>
            </w:pPr>
            <w:r w:rsidRPr="00987C04">
              <w:rPr>
                <w:b/>
              </w:rPr>
              <w:t>Krav 1 – Skatte</w:t>
            </w:r>
            <w:r>
              <w:rPr>
                <w:b/>
              </w:rPr>
              <w:t>r og avgifter</w:t>
            </w:r>
          </w:p>
          <w:p w14:paraId="1F31CEF1" w14:textId="77777777" w:rsidR="0077165D" w:rsidRPr="00987C04" w:rsidRDefault="0077165D" w:rsidP="00790AF3">
            <w:r w:rsidRPr="00987C04">
              <w:t>Leverandøren skal ha ordnede forhold med hensyn til skatte- og avgiftsinnbetaling</w:t>
            </w:r>
            <w:r>
              <w:t xml:space="preserve"> i det land han er etablert i</w:t>
            </w:r>
            <w:r w:rsidRPr="00987C04">
              <w:t>.</w:t>
            </w:r>
          </w:p>
        </w:tc>
        <w:tc>
          <w:tcPr>
            <w:tcW w:w="5049" w:type="dxa"/>
          </w:tcPr>
          <w:p w14:paraId="54DCB27D" w14:textId="77777777" w:rsidR="0077165D" w:rsidRPr="00987C04" w:rsidRDefault="0077165D" w:rsidP="007643EB">
            <w:r w:rsidRPr="00987C04">
              <w:t>Attest for skatt og merverdiavgift</w:t>
            </w:r>
          </w:p>
          <w:p w14:paraId="31B8556E" w14:textId="77777777" w:rsidR="0077165D" w:rsidRPr="00987C04" w:rsidRDefault="0077165D" w:rsidP="00790AF3"/>
          <w:p w14:paraId="07B225A5" w14:textId="77777777" w:rsidR="0077165D" w:rsidRPr="00987C04" w:rsidRDefault="0077165D" w:rsidP="00790AF3">
            <w:r w:rsidRPr="00987C04">
              <w:t>Attesten hentes ut fra Altinn.no.</w:t>
            </w:r>
          </w:p>
          <w:p w14:paraId="585AE5C2" w14:textId="77777777" w:rsidR="0077165D" w:rsidRPr="00987C04" w:rsidRDefault="0077165D" w:rsidP="00790AF3"/>
          <w:p w14:paraId="322D33DF" w14:textId="77777777" w:rsidR="0077165D" w:rsidRPr="00987C04" w:rsidRDefault="0077165D" w:rsidP="00790AF3">
            <w:r w:rsidRPr="00987C04">
              <w:t xml:space="preserve">Attesten skal ikke være eldre enn 6 måneder fra tilbudsfristens utløp. </w:t>
            </w:r>
          </w:p>
          <w:p w14:paraId="0B2BB72D" w14:textId="77777777" w:rsidR="0077165D" w:rsidRPr="00987C04" w:rsidRDefault="0077165D" w:rsidP="00790AF3"/>
          <w:p w14:paraId="271EDF90" w14:textId="77777777" w:rsidR="0077165D" w:rsidRPr="00D05FFC" w:rsidRDefault="0077165D" w:rsidP="007643EB">
            <w:r w:rsidRPr="00D05FFC">
              <w:lastRenderedPageBreak/>
              <w:t>Norske leverandører som ikke er merverdiavgiftspliktige skal fremlegge bekreftelse fra skattemyndighetene om dette.</w:t>
            </w:r>
          </w:p>
          <w:p w14:paraId="66736336" w14:textId="77777777" w:rsidR="0077165D" w:rsidRPr="00D05FFC" w:rsidRDefault="0077165D" w:rsidP="00790AF3"/>
          <w:p w14:paraId="10F23FD6" w14:textId="05D4CED0" w:rsidR="0077165D" w:rsidRPr="00987C04" w:rsidRDefault="0077165D" w:rsidP="00C234F7">
            <w:r w:rsidRPr="00D05FFC">
              <w:t>Utenlandske leverandører skal fremlegge attester fra tilsvarende myndigheter som de norske.</w:t>
            </w:r>
          </w:p>
        </w:tc>
      </w:tr>
    </w:tbl>
    <w:p w14:paraId="45E06605" w14:textId="77777777" w:rsidR="0077165D" w:rsidRPr="0077165D" w:rsidRDefault="0077165D" w:rsidP="0077165D"/>
    <w:p w14:paraId="7C2083AA" w14:textId="77777777" w:rsidR="00722EAD" w:rsidRPr="00913C1E" w:rsidRDefault="00722EAD" w:rsidP="00750B44">
      <w:pPr>
        <w:pStyle w:val="Overskrift2"/>
      </w:pPr>
      <w:bookmarkStart w:id="51" w:name="_Toc209599470"/>
      <w:bookmarkStart w:id="52" w:name="_Toc390667838"/>
      <w:bookmarkStart w:id="53" w:name="_Toc225173602"/>
      <w:r w:rsidRPr="00913C1E">
        <w:t>Kvalifikasjonskrav</w:t>
      </w:r>
      <w:bookmarkEnd w:id="51"/>
      <w:bookmarkEnd w:id="52"/>
      <w:bookmarkEnd w:id="53"/>
    </w:p>
    <w:p w14:paraId="7797A1F8" w14:textId="3528B2FE" w:rsidR="00A36369" w:rsidRDefault="00A36369" w:rsidP="00A36369">
      <w:bookmarkStart w:id="54" w:name="_Hlk200962170"/>
      <w:bookmarkStart w:id="55" w:name="_Hlk200630442"/>
      <w:r w:rsidRPr="00913C1E">
        <w:t>Leverandørene skal levere dokumentasjon av kravene gjennom å fylle ut egenerklæring (ESPD) i konkurranseløsningen Mercell. I tillegg skal dokumentasjon av kravene leveres i tilbudet. Dette gjelder også attest for skatt og merverdiavgift. Leverandørens kvalifikasjoner vil bli vurdert ut fra innlevert dokumentasjon. Det er kun leverandører som er funnet kvalifisert som vil få sine tilbud evaluert.</w:t>
      </w:r>
    </w:p>
    <w:bookmarkEnd w:id="54"/>
    <w:bookmarkEnd w:id="55"/>
    <w:p w14:paraId="57154A73" w14:textId="0D7563FE" w:rsidR="007643EB" w:rsidRPr="00C41C24" w:rsidRDefault="007643EB" w:rsidP="00722EAD">
      <w:pPr>
        <w:rPr>
          <w:i/>
          <w:highlight w:val="yellow"/>
        </w:rPr>
      </w:pPr>
    </w:p>
    <w:p w14:paraId="36D0D060" w14:textId="77777777" w:rsidR="00722EAD" w:rsidRPr="00913C1E" w:rsidRDefault="00722EAD" w:rsidP="00750B44">
      <w:pPr>
        <w:pStyle w:val="Overskrift2"/>
      </w:pPr>
      <w:bookmarkStart w:id="56" w:name="_Toc390667840"/>
      <w:bookmarkStart w:id="57" w:name="_Toc225173603"/>
      <w:r w:rsidRPr="00913C1E">
        <w:t>Leverandørens organisatoriske og juridiske stilling</w:t>
      </w:r>
      <w:bookmarkEnd w:id="56"/>
      <w:bookmarkEnd w:id="57"/>
    </w:p>
    <w:p w14:paraId="03D6CE37" w14:textId="77777777" w:rsidR="00722EAD" w:rsidRPr="00913C1E" w:rsidRDefault="00722EAD" w:rsidP="00722EAD">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722EAD" w:rsidRPr="00913C1E" w14:paraId="4A19773B" w14:textId="77777777" w:rsidTr="00407F1C">
        <w:trPr>
          <w:tblHeader/>
        </w:trPr>
        <w:tc>
          <w:tcPr>
            <w:tcW w:w="4114" w:type="dxa"/>
            <w:shd w:val="clear" w:color="auto" w:fill="E6E6E6"/>
          </w:tcPr>
          <w:p w14:paraId="62B1D790" w14:textId="77777777" w:rsidR="00722EAD" w:rsidRPr="00913C1E" w:rsidRDefault="00722EAD" w:rsidP="00407F1C">
            <w:pPr>
              <w:rPr>
                <w:b/>
                <w:iCs/>
              </w:rPr>
            </w:pPr>
            <w:r w:rsidRPr="00913C1E">
              <w:rPr>
                <w:b/>
                <w:iCs/>
              </w:rPr>
              <w:t>Krav</w:t>
            </w:r>
          </w:p>
        </w:tc>
        <w:tc>
          <w:tcPr>
            <w:tcW w:w="5049" w:type="dxa"/>
            <w:shd w:val="clear" w:color="auto" w:fill="E6E6E6"/>
          </w:tcPr>
          <w:p w14:paraId="5BA7A95F" w14:textId="77777777" w:rsidR="00722EAD" w:rsidRPr="00913C1E" w:rsidRDefault="00722EAD" w:rsidP="00407F1C">
            <w:pPr>
              <w:rPr>
                <w:b/>
                <w:iCs/>
              </w:rPr>
            </w:pPr>
            <w:r w:rsidRPr="00913C1E">
              <w:rPr>
                <w:b/>
                <w:iCs/>
              </w:rPr>
              <w:t xml:space="preserve">Dokumentasjonskrav </w:t>
            </w:r>
          </w:p>
        </w:tc>
      </w:tr>
      <w:tr w:rsidR="00722EAD" w:rsidRPr="003C1FC7" w14:paraId="45063B39" w14:textId="77777777" w:rsidTr="00407F1C">
        <w:trPr>
          <w:trHeight w:val="1257"/>
        </w:trPr>
        <w:tc>
          <w:tcPr>
            <w:tcW w:w="4114" w:type="dxa"/>
          </w:tcPr>
          <w:p w14:paraId="6CED188D" w14:textId="50FED9DE" w:rsidR="00FB4DF7" w:rsidRPr="00913C1E" w:rsidRDefault="00722EAD" w:rsidP="00FB4DF7">
            <w:pPr>
              <w:rPr>
                <w:iCs/>
              </w:rPr>
            </w:pPr>
            <w:r w:rsidRPr="00913C1E">
              <w:rPr>
                <w:b/>
                <w:iCs/>
              </w:rPr>
              <w:t xml:space="preserve">Krav 2 – </w:t>
            </w:r>
            <w:r w:rsidR="00FB4DF7" w:rsidRPr="00913C1E">
              <w:rPr>
                <w:b/>
                <w:bCs/>
                <w:iCs/>
              </w:rPr>
              <w:t xml:space="preserve">Registrert i handelsregister eller foretaksregister </w:t>
            </w:r>
            <w:r w:rsidR="00FB4DF7" w:rsidRPr="00913C1E">
              <w:rPr>
                <w:iCs/>
              </w:rPr>
              <w:br/>
              <w:t>Leverandør skal være registrert i et foretaksregister eller et handelsregister i landet leverandøren er etablert i.</w:t>
            </w:r>
          </w:p>
        </w:tc>
        <w:tc>
          <w:tcPr>
            <w:tcW w:w="5049" w:type="dxa"/>
          </w:tcPr>
          <w:p w14:paraId="5ED3B934" w14:textId="77777777" w:rsidR="00722EAD" w:rsidRPr="00913C1E" w:rsidRDefault="00722EAD" w:rsidP="007643EB">
            <w:pPr>
              <w:rPr>
                <w:iCs/>
              </w:rPr>
            </w:pPr>
            <w:r w:rsidRPr="00913C1E">
              <w:rPr>
                <w:iCs/>
              </w:rPr>
              <w:t>Norske selskaper: Firmaattest</w:t>
            </w:r>
          </w:p>
          <w:p w14:paraId="7B74F3F4" w14:textId="77777777" w:rsidR="00722EAD" w:rsidRPr="00913C1E" w:rsidRDefault="00722EAD" w:rsidP="00407F1C">
            <w:pPr>
              <w:rPr>
                <w:iCs/>
              </w:rPr>
            </w:pPr>
          </w:p>
          <w:p w14:paraId="50BFBF57" w14:textId="726CC215" w:rsidR="00722EAD" w:rsidRPr="00913C1E" w:rsidRDefault="00722EAD" w:rsidP="007643EB">
            <w:pPr>
              <w:rPr>
                <w:iCs/>
              </w:rPr>
            </w:pPr>
            <w:r w:rsidRPr="00913C1E">
              <w:rPr>
                <w:iCs/>
              </w:rPr>
              <w:t xml:space="preserve">Utenlandske selskaper: </w:t>
            </w:r>
            <w:r w:rsidR="00297D13" w:rsidRPr="00913C1E">
              <w:rPr>
                <w:iCs/>
              </w:rPr>
              <w:t>Dokumentasjon</w:t>
            </w:r>
            <w:r w:rsidRPr="00913C1E">
              <w:rPr>
                <w:iCs/>
              </w:rPr>
              <w:t xml:space="preserve"> på at selskapet er registrert i bransjeregister, eller foretaksregister som foreskrevet i lovgivningen i det land hvor leverandøren er etablert.</w:t>
            </w:r>
          </w:p>
          <w:p w14:paraId="671C556E" w14:textId="77777777" w:rsidR="00722EAD" w:rsidRPr="00913C1E" w:rsidRDefault="00722EAD" w:rsidP="00407F1C">
            <w:pPr>
              <w:rPr>
                <w:iCs/>
              </w:rPr>
            </w:pPr>
          </w:p>
        </w:tc>
      </w:tr>
    </w:tbl>
    <w:p w14:paraId="1B1AC084" w14:textId="77777777" w:rsidR="00722EAD" w:rsidRPr="00C41C24" w:rsidRDefault="00722EAD" w:rsidP="00722EAD">
      <w:pPr>
        <w:rPr>
          <w:i/>
          <w:highlight w:val="yellow"/>
        </w:rPr>
      </w:pPr>
      <w:bookmarkStart w:id="58" w:name="_Toc209599474"/>
      <w:bookmarkStart w:id="59" w:name="_Toc390667841"/>
    </w:p>
    <w:bookmarkEnd w:id="58"/>
    <w:bookmarkEnd w:id="59"/>
    <w:p w14:paraId="5F981136" w14:textId="77777777" w:rsidR="00722EAD" w:rsidRPr="00C41C24" w:rsidRDefault="00722EAD" w:rsidP="00722EAD">
      <w:pPr>
        <w:rPr>
          <w:i/>
          <w:highlight w:val="yellow"/>
        </w:rPr>
      </w:pPr>
    </w:p>
    <w:p w14:paraId="67D93349" w14:textId="77777777" w:rsidR="00722EAD" w:rsidRPr="001E4C54" w:rsidRDefault="00722EAD" w:rsidP="00750B44">
      <w:pPr>
        <w:pStyle w:val="Overskrift2"/>
      </w:pPr>
      <w:bookmarkStart w:id="60" w:name="_Toc209599475"/>
      <w:bookmarkStart w:id="61" w:name="_Toc390667842"/>
      <w:bookmarkStart w:id="62" w:name="_Toc225173604"/>
      <w:r w:rsidRPr="001E4C54">
        <w:t>Leverandørens tekniske og faglige kvalifikasjoner</w:t>
      </w:r>
      <w:bookmarkEnd w:id="60"/>
      <w:bookmarkEnd w:id="61"/>
      <w:bookmarkEnd w:id="62"/>
    </w:p>
    <w:p w14:paraId="6D8BD557" w14:textId="77777777" w:rsidR="00722EAD" w:rsidRPr="001E4C54" w:rsidRDefault="00722EAD" w:rsidP="00722EAD">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22EAD" w:rsidRPr="003C1FC7" w14:paraId="7B537B0D" w14:textId="77777777" w:rsidTr="00407F1C">
        <w:trPr>
          <w:tblHeader/>
        </w:trPr>
        <w:tc>
          <w:tcPr>
            <w:tcW w:w="4114" w:type="dxa"/>
            <w:shd w:val="clear" w:color="auto" w:fill="E6E6E6"/>
          </w:tcPr>
          <w:p w14:paraId="28845442" w14:textId="77777777" w:rsidR="00722EAD" w:rsidRPr="001E4C54" w:rsidRDefault="00722EAD" w:rsidP="00407F1C">
            <w:pPr>
              <w:rPr>
                <w:b/>
                <w:iCs/>
              </w:rPr>
            </w:pPr>
            <w:r w:rsidRPr="001E4C54">
              <w:rPr>
                <w:b/>
                <w:iCs/>
              </w:rPr>
              <w:t>Krav</w:t>
            </w:r>
          </w:p>
        </w:tc>
        <w:tc>
          <w:tcPr>
            <w:tcW w:w="5049" w:type="dxa"/>
            <w:shd w:val="clear" w:color="auto" w:fill="E6E6E6"/>
          </w:tcPr>
          <w:p w14:paraId="77A11FF2" w14:textId="77777777" w:rsidR="00722EAD" w:rsidRPr="001E4C54" w:rsidRDefault="00722EAD" w:rsidP="00407F1C">
            <w:pPr>
              <w:rPr>
                <w:b/>
                <w:iCs/>
              </w:rPr>
            </w:pPr>
            <w:r w:rsidRPr="001E4C54">
              <w:rPr>
                <w:b/>
                <w:iCs/>
              </w:rPr>
              <w:t>Dokumentasjonskrav</w:t>
            </w:r>
          </w:p>
        </w:tc>
      </w:tr>
      <w:tr w:rsidR="001A7BD0" w:rsidRPr="003C1FC7" w14:paraId="67A05D26" w14:textId="77777777" w:rsidTr="00407F1C">
        <w:tc>
          <w:tcPr>
            <w:tcW w:w="4114" w:type="dxa"/>
          </w:tcPr>
          <w:p w14:paraId="7CAC440B" w14:textId="7760789A" w:rsidR="001A7BD0" w:rsidRPr="001E4C54" w:rsidRDefault="001A7BD0" w:rsidP="001A7BD0">
            <w:pPr>
              <w:rPr>
                <w:b/>
                <w:iCs/>
              </w:rPr>
            </w:pPr>
            <w:r w:rsidRPr="001E4C54">
              <w:rPr>
                <w:b/>
                <w:iCs/>
              </w:rPr>
              <w:t xml:space="preserve">Krav </w:t>
            </w:r>
            <w:r w:rsidR="00B34900" w:rsidRPr="001E4C54">
              <w:rPr>
                <w:b/>
                <w:iCs/>
              </w:rPr>
              <w:t>3</w:t>
            </w:r>
            <w:r w:rsidRPr="001E4C54">
              <w:rPr>
                <w:b/>
                <w:iCs/>
              </w:rPr>
              <w:t xml:space="preserve"> – Erfaring</w:t>
            </w:r>
          </w:p>
          <w:p w14:paraId="478DDBEA" w14:textId="0AF24283" w:rsidR="00B34900" w:rsidRPr="001E4C54" w:rsidRDefault="001A7BD0" w:rsidP="00ED030F">
            <w:pPr>
              <w:rPr>
                <w:iCs/>
              </w:rPr>
            </w:pPr>
            <w:r w:rsidRPr="001E4C54">
              <w:rPr>
                <w:iCs/>
              </w:rPr>
              <w:t xml:space="preserve">Det kreves erfaring fra tilsvarende oppdrag. Med tilsvarende oppdrag menes </w:t>
            </w:r>
            <w:r w:rsidR="00787A41" w:rsidRPr="001E4C54">
              <w:rPr>
                <w:iCs/>
              </w:rPr>
              <w:t>rammeavtaler for levering av produktgruppene som beskrevet i dette konkurransegrunnlaget.</w:t>
            </w:r>
          </w:p>
        </w:tc>
        <w:tc>
          <w:tcPr>
            <w:tcW w:w="5049" w:type="dxa"/>
          </w:tcPr>
          <w:p w14:paraId="44C42CA6" w14:textId="57CD21C9" w:rsidR="001A7BD0" w:rsidRPr="001E4C54" w:rsidRDefault="001A7BD0" w:rsidP="001A7BD0">
            <w:pPr>
              <w:rPr>
                <w:iCs/>
              </w:rPr>
            </w:pPr>
            <w:r w:rsidRPr="001E4C54">
              <w:rPr>
                <w:iCs/>
              </w:rPr>
              <w:t>Liste over de</w:t>
            </w:r>
            <w:r w:rsidR="003A7A11" w:rsidRPr="001E4C54">
              <w:rPr>
                <w:iCs/>
              </w:rPr>
              <w:t xml:space="preserve"> tre</w:t>
            </w:r>
            <w:r w:rsidRPr="001E4C54">
              <w:rPr>
                <w:iCs/>
              </w:rPr>
              <w:t xml:space="preserve"> viktigste </w:t>
            </w:r>
            <w:r w:rsidR="00316521">
              <w:rPr>
                <w:iCs/>
              </w:rPr>
              <w:t>rammeavtalene</w:t>
            </w:r>
            <w:r w:rsidRPr="001E4C54">
              <w:rPr>
                <w:iCs/>
              </w:rPr>
              <w:t xml:space="preserve"> de siste </w:t>
            </w:r>
            <w:r w:rsidR="003A7A11" w:rsidRPr="001E4C54">
              <w:rPr>
                <w:iCs/>
              </w:rPr>
              <w:t>tre</w:t>
            </w:r>
            <w:r w:rsidRPr="001E4C54">
              <w:rPr>
                <w:iCs/>
              </w:rPr>
              <w:t xml:space="preserve"> år, herunder opplysninger om verdi, tidspunkt, samt navnet på den offentlige eller private mottaker med kontaktinformasjon.</w:t>
            </w:r>
          </w:p>
          <w:p w14:paraId="283A822A" w14:textId="77777777" w:rsidR="001A7BD0" w:rsidRPr="001E4C54" w:rsidRDefault="001A7BD0" w:rsidP="001A7BD0">
            <w:pPr>
              <w:rPr>
                <w:iCs/>
              </w:rPr>
            </w:pPr>
          </w:p>
        </w:tc>
      </w:tr>
      <w:tr w:rsidR="001A7BD0" w:rsidRPr="003C1FC7" w14:paraId="07EE2420" w14:textId="77777777" w:rsidTr="00407F1C">
        <w:tc>
          <w:tcPr>
            <w:tcW w:w="4114" w:type="dxa"/>
          </w:tcPr>
          <w:p w14:paraId="4CA4908B" w14:textId="4AF25CC7" w:rsidR="001A7BD0" w:rsidRPr="001E4C54" w:rsidRDefault="001A7BD0" w:rsidP="001A7BD0">
            <w:pPr>
              <w:rPr>
                <w:b/>
                <w:iCs/>
              </w:rPr>
            </w:pPr>
            <w:r w:rsidRPr="001E4C54">
              <w:rPr>
                <w:b/>
                <w:iCs/>
              </w:rPr>
              <w:t xml:space="preserve">Krav </w:t>
            </w:r>
            <w:r w:rsidR="00B34900" w:rsidRPr="001E4C54">
              <w:rPr>
                <w:b/>
                <w:iCs/>
              </w:rPr>
              <w:t>4</w:t>
            </w:r>
            <w:r w:rsidRPr="001E4C54">
              <w:rPr>
                <w:b/>
                <w:iCs/>
              </w:rPr>
              <w:t xml:space="preserve"> – Gjennomføringsevne</w:t>
            </w:r>
          </w:p>
          <w:p w14:paraId="6049F0D9" w14:textId="445BE9EF" w:rsidR="001A7BD0" w:rsidRPr="001E4C54" w:rsidRDefault="001A7BD0" w:rsidP="001A7BD0">
            <w:pPr>
              <w:rPr>
                <w:iCs/>
              </w:rPr>
            </w:pPr>
            <w:r w:rsidRPr="001E4C54">
              <w:rPr>
                <w:iCs/>
              </w:rPr>
              <w:t>Det kreves god gjennomføringsevne.</w:t>
            </w:r>
          </w:p>
          <w:p w14:paraId="25308777" w14:textId="77777777" w:rsidR="001A7BD0" w:rsidRPr="001E4C54" w:rsidRDefault="001A7BD0" w:rsidP="003A7A11">
            <w:pPr>
              <w:rPr>
                <w:iCs/>
              </w:rPr>
            </w:pPr>
          </w:p>
        </w:tc>
        <w:tc>
          <w:tcPr>
            <w:tcW w:w="5049" w:type="dxa"/>
          </w:tcPr>
          <w:p w14:paraId="18296AAD" w14:textId="3BE2E469" w:rsidR="001A7BD0" w:rsidRPr="001E4C54" w:rsidRDefault="001A7BD0" w:rsidP="00B34900">
            <w:pPr>
              <w:rPr>
                <w:iCs/>
              </w:rPr>
            </w:pPr>
            <w:r w:rsidRPr="001E4C54">
              <w:rPr>
                <w:iCs/>
              </w:rPr>
              <w:t>En beskrivelse av leverandørens tekniske personell eller tekniske enheter leverandøren disponerer over til oppfyllelse av kontrakten, enten de tilhører foretaket eller ikke.</w:t>
            </w:r>
          </w:p>
        </w:tc>
      </w:tr>
      <w:tr w:rsidR="001A7BD0" w:rsidRPr="003C1FC7" w14:paraId="3AA0B08E" w14:textId="77777777" w:rsidTr="00407F1C">
        <w:tc>
          <w:tcPr>
            <w:tcW w:w="4114" w:type="dxa"/>
          </w:tcPr>
          <w:p w14:paraId="020ECBDB" w14:textId="351ED3AB" w:rsidR="001A7BD0" w:rsidRPr="001E4C54" w:rsidRDefault="001A7BD0" w:rsidP="001A7BD0">
            <w:pPr>
              <w:rPr>
                <w:b/>
                <w:iCs/>
              </w:rPr>
            </w:pPr>
            <w:r w:rsidRPr="001E4C54">
              <w:rPr>
                <w:b/>
                <w:iCs/>
              </w:rPr>
              <w:t xml:space="preserve">Krav </w:t>
            </w:r>
            <w:r w:rsidR="00B34900" w:rsidRPr="001E4C54">
              <w:rPr>
                <w:b/>
                <w:iCs/>
              </w:rPr>
              <w:t xml:space="preserve">5 </w:t>
            </w:r>
            <w:r w:rsidRPr="001E4C54">
              <w:rPr>
                <w:b/>
                <w:iCs/>
              </w:rPr>
              <w:t>– Kvalitetsstyringssystem</w:t>
            </w:r>
          </w:p>
          <w:p w14:paraId="0CAF529D" w14:textId="77777777" w:rsidR="001A7BD0" w:rsidRPr="001E4C54" w:rsidRDefault="001A7BD0" w:rsidP="001A7BD0">
            <w:pPr>
              <w:rPr>
                <w:iCs/>
              </w:rPr>
            </w:pPr>
            <w:r w:rsidRPr="001E4C54">
              <w:rPr>
                <w:iCs/>
              </w:rPr>
              <w:t>Det kreves et godt og velfungerende kvalitetsstyringssystem for de ytelser som skal leveres.</w:t>
            </w:r>
          </w:p>
          <w:p w14:paraId="3D00F5CA" w14:textId="77777777" w:rsidR="001A7BD0" w:rsidRPr="001E4C54" w:rsidRDefault="001A7BD0" w:rsidP="001A7BD0">
            <w:pPr>
              <w:rPr>
                <w:iCs/>
              </w:rPr>
            </w:pPr>
          </w:p>
          <w:p w14:paraId="4718A389" w14:textId="00A6DC15" w:rsidR="001A7BD0" w:rsidRPr="001E4C54" w:rsidRDefault="001A7BD0" w:rsidP="00B34900">
            <w:pPr>
              <w:rPr>
                <w:iCs/>
              </w:rPr>
            </w:pPr>
            <w:r w:rsidRPr="001E4C54">
              <w:rPr>
                <w:iCs/>
              </w:rPr>
              <w:t>I begrepet kvalitetsstyringssystem ligger det bl.a. at leverandøren har en bevissthet rundt eksempelvis kvalitetsmål, planlegging, sikring, avvikshåndtering, kvalitetsforbedring og datasikkerhet.</w:t>
            </w:r>
          </w:p>
        </w:tc>
        <w:tc>
          <w:tcPr>
            <w:tcW w:w="5049" w:type="dxa"/>
          </w:tcPr>
          <w:p w14:paraId="0C47D41A" w14:textId="2B5A0EDE" w:rsidR="001A7BD0" w:rsidRPr="001E4C54" w:rsidRDefault="001A7BD0" w:rsidP="001A7BD0">
            <w:pPr>
              <w:rPr>
                <w:iCs/>
              </w:rPr>
            </w:pPr>
            <w:r w:rsidRPr="001E4C54">
              <w:rPr>
                <w:iCs/>
              </w:rPr>
              <w:t>Redegjørelse for leverandørens kvalitetsstyringssystem, eller kopi av sertifikat for kvalitetsstyringssystem i henhold til ISO 9001:2015 eller tilsvarende sertifikat.</w:t>
            </w:r>
          </w:p>
        </w:tc>
      </w:tr>
      <w:tr w:rsidR="001A7BD0" w:rsidRPr="003C1FC7" w14:paraId="6A9ADE47" w14:textId="77777777" w:rsidTr="00407F1C">
        <w:tc>
          <w:tcPr>
            <w:tcW w:w="4114" w:type="dxa"/>
          </w:tcPr>
          <w:p w14:paraId="41A1F986" w14:textId="134A2176" w:rsidR="001A7BD0" w:rsidRPr="001E4C54" w:rsidRDefault="001A7BD0" w:rsidP="001A7BD0">
            <w:pPr>
              <w:rPr>
                <w:b/>
                <w:iCs/>
              </w:rPr>
            </w:pPr>
            <w:r w:rsidRPr="001E4C54">
              <w:rPr>
                <w:b/>
                <w:iCs/>
              </w:rPr>
              <w:lastRenderedPageBreak/>
              <w:t xml:space="preserve">Krav </w:t>
            </w:r>
            <w:r w:rsidR="00B34900" w:rsidRPr="001E4C54">
              <w:rPr>
                <w:b/>
                <w:iCs/>
              </w:rPr>
              <w:t>6</w:t>
            </w:r>
            <w:r w:rsidRPr="001E4C54">
              <w:rPr>
                <w:b/>
                <w:iCs/>
              </w:rPr>
              <w:t xml:space="preserve"> – Miljøledelsessystem</w:t>
            </w:r>
          </w:p>
          <w:p w14:paraId="7DEE5D85" w14:textId="77777777" w:rsidR="001A7BD0" w:rsidRPr="001E4C54" w:rsidRDefault="001A7BD0" w:rsidP="001A7BD0">
            <w:pPr>
              <w:rPr>
                <w:iCs/>
              </w:rPr>
            </w:pPr>
            <w:r w:rsidRPr="001E4C54">
              <w:rPr>
                <w:iCs/>
              </w:rPr>
              <w:t>Det kreves systemer og rutiner som sikrer lav miljøbelastning ved utførelse av leveransen.</w:t>
            </w:r>
          </w:p>
          <w:p w14:paraId="3C86C156" w14:textId="77777777" w:rsidR="001A7BD0" w:rsidRPr="001E4C54" w:rsidRDefault="001A7BD0" w:rsidP="001A7BD0">
            <w:pPr>
              <w:rPr>
                <w:iCs/>
              </w:rPr>
            </w:pPr>
          </w:p>
          <w:p w14:paraId="18B3CA33" w14:textId="77777777" w:rsidR="001A7BD0" w:rsidRPr="001E4C54" w:rsidRDefault="001A7BD0" w:rsidP="001A7BD0">
            <w:pPr>
              <w:rPr>
                <w:iCs/>
              </w:rPr>
            </w:pPr>
            <w:r w:rsidRPr="001E4C54">
              <w:rPr>
                <w:iCs/>
              </w:rPr>
              <w:t>Miljøledelsessystemet må blant annet sikre kontinuerlig forbedring på:</w:t>
            </w:r>
          </w:p>
          <w:p w14:paraId="4460C4B8" w14:textId="77777777" w:rsidR="001A7BD0" w:rsidRPr="001E4C54" w:rsidRDefault="001A7BD0" w:rsidP="001A7BD0">
            <w:pPr>
              <w:pStyle w:val="Listeavsnitt"/>
              <w:numPr>
                <w:ilvl w:val="0"/>
                <w:numId w:val="17"/>
              </w:numPr>
              <w:rPr>
                <w:iCs/>
              </w:rPr>
            </w:pPr>
            <w:r w:rsidRPr="001E4C54">
              <w:rPr>
                <w:iCs/>
              </w:rPr>
              <w:t>organisasjonens kompetanse på miljø og sikkerhet</w:t>
            </w:r>
          </w:p>
          <w:p w14:paraId="542D7B06" w14:textId="0D7ACBCA" w:rsidR="001A7BD0" w:rsidRPr="001E4C54" w:rsidRDefault="001A7BD0" w:rsidP="00B34900">
            <w:pPr>
              <w:pStyle w:val="Listeavsnitt"/>
              <w:numPr>
                <w:ilvl w:val="0"/>
                <w:numId w:val="17"/>
              </w:numPr>
              <w:rPr>
                <w:iCs/>
              </w:rPr>
            </w:pPr>
            <w:r w:rsidRPr="001E4C54">
              <w:rPr>
                <w:iCs/>
              </w:rPr>
              <w:t>ytelsens klimapåvirkning</w:t>
            </w:r>
          </w:p>
        </w:tc>
        <w:tc>
          <w:tcPr>
            <w:tcW w:w="5049" w:type="dxa"/>
          </w:tcPr>
          <w:p w14:paraId="265C825A" w14:textId="3F3573C3" w:rsidR="001A7BD0" w:rsidRPr="001E4C54" w:rsidRDefault="001A7BD0" w:rsidP="001A7BD0">
            <w:pPr>
              <w:rPr>
                <w:iCs/>
              </w:rPr>
            </w:pPr>
            <w:r w:rsidRPr="001E4C54">
              <w:rPr>
                <w:iCs/>
              </w:rPr>
              <w:t>Redegjørelse for leverandørens miljøledelsessystem, eller kopi av sertifikat for miljøledelsessystem i henhold til ISO 14001:2015, Miljøfyrtårn, EMAS eller tilsvarende sertifikat.</w:t>
            </w:r>
          </w:p>
          <w:p w14:paraId="33A67C52" w14:textId="77777777" w:rsidR="001A7BD0" w:rsidRPr="001E4C54" w:rsidRDefault="001A7BD0" w:rsidP="001A7BD0">
            <w:pPr>
              <w:rPr>
                <w:iCs/>
              </w:rPr>
            </w:pPr>
          </w:p>
          <w:p w14:paraId="2C51AA5F" w14:textId="77777777" w:rsidR="001A7BD0" w:rsidRPr="001E4C54" w:rsidRDefault="001A7BD0" w:rsidP="001A7BD0">
            <w:pPr>
              <w:rPr>
                <w:iCs/>
              </w:rPr>
            </w:pPr>
          </w:p>
          <w:p w14:paraId="4D2C2EA2" w14:textId="77777777" w:rsidR="001A7BD0" w:rsidRPr="001E4C54" w:rsidRDefault="001A7BD0" w:rsidP="001A7BD0">
            <w:pPr>
              <w:rPr>
                <w:iCs/>
              </w:rPr>
            </w:pPr>
          </w:p>
          <w:p w14:paraId="33C83002" w14:textId="3EB66777" w:rsidR="001A7BD0" w:rsidRPr="001E4C54" w:rsidRDefault="001A7BD0" w:rsidP="001A7BD0">
            <w:pPr>
              <w:rPr>
                <w:iCs/>
              </w:rPr>
            </w:pPr>
            <w:r w:rsidRPr="001E4C54">
              <w:rPr>
                <w:iCs/>
              </w:rPr>
              <w:br/>
            </w:r>
          </w:p>
          <w:p w14:paraId="6FD5729D" w14:textId="2BABA85E" w:rsidR="001A7BD0" w:rsidRPr="001E4C54" w:rsidRDefault="001A7BD0" w:rsidP="001A7BD0">
            <w:pPr>
              <w:rPr>
                <w:iCs/>
              </w:rPr>
            </w:pPr>
          </w:p>
        </w:tc>
      </w:tr>
    </w:tbl>
    <w:p w14:paraId="524E43B3" w14:textId="77777777" w:rsidR="00722EAD" w:rsidRPr="00C41C24" w:rsidRDefault="00722EAD" w:rsidP="00722EAD">
      <w:pPr>
        <w:rPr>
          <w:i/>
          <w:highlight w:val="yellow"/>
        </w:rPr>
      </w:pPr>
      <w:bookmarkStart w:id="63" w:name="_Toc209599477"/>
    </w:p>
    <w:p w14:paraId="1F88182D" w14:textId="08C051E7" w:rsidR="00722EAD" w:rsidRPr="001E4C54" w:rsidRDefault="001000D0" w:rsidP="00750B44">
      <w:pPr>
        <w:pStyle w:val="Overskrift2"/>
      </w:pPr>
      <w:bookmarkStart w:id="64" w:name="_Toc225173605"/>
      <w:r w:rsidRPr="001E4C54">
        <w:t>Støtte fra andr</w:t>
      </w:r>
      <w:r w:rsidR="00F455C5" w:rsidRPr="001E4C54">
        <w:t>e</w:t>
      </w:r>
      <w:r w:rsidRPr="001E4C54">
        <w:t xml:space="preserve"> virksomheter</w:t>
      </w:r>
      <w:bookmarkEnd w:id="64"/>
    </w:p>
    <w:p w14:paraId="407324AA" w14:textId="1C55B5BF" w:rsidR="005B1E49" w:rsidRPr="001E4C54" w:rsidRDefault="005B1E49" w:rsidP="005B1E49">
      <w:pPr>
        <w:rPr>
          <w:iCs/>
        </w:rPr>
      </w:pPr>
      <w:r w:rsidRPr="001E4C54">
        <w:rPr>
          <w:iCs/>
        </w:rPr>
        <w:t xml:space="preserve">Dersom leverandøren støtter seg på andre </w:t>
      </w:r>
      <w:r w:rsidR="001000D0" w:rsidRPr="001E4C54">
        <w:rPr>
          <w:iCs/>
        </w:rPr>
        <w:t>virksomheters</w:t>
      </w:r>
      <w:r w:rsidRPr="001E4C54">
        <w:rPr>
          <w:iCs/>
        </w:rPr>
        <w:t xml:space="preserve"> kapasitet for å oppfylle kvalifikasjonskravene når det gjelder leverandørens tekniske og faglige kvalifikasjoner, må de </w:t>
      </w:r>
      <w:r w:rsidR="001000D0" w:rsidRPr="001E4C54">
        <w:rPr>
          <w:iCs/>
        </w:rPr>
        <w:t>støttende virksomheter</w:t>
      </w:r>
      <w:r w:rsidRPr="001E4C54">
        <w:rPr>
          <w:iCs/>
        </w:rPr>
        <w:t xml:space="preserve"> levere inn egne ESPD-skjema og eventuell tilhørende dokumentasjon på oppfyllelse av kvalifikasjonskrav. </w:t>
      </w:r>
    </w:p>
    <w:p w14:paraId="1C5266B3" w14:textId="77777777" w:rsidR="005B1E49" w:rsidRPr="001E4C54" w:rsidRDefault="005B1E49" w:rsidP="005B1E49">
      <w:pPr>
        <w:rPr>
          <w:iCs/>
        </w:rPr>
      </w:pPr>
    </w:p>
    <w:p w14:paraId="21A6B28E" w14:textId="0CE5A6F0" w:rsidR="005B1E49" w:rsidRPr="00182D61" w:rsidRDefault="005B1E49" w:rsidP="005B1E49">
      <w:pPr>
        <w:rPr>
          <w:iCs/>
        </w:rPr>
      </w:pPr>
      <w:r w:rsidRPr="001E4C54">
        <w:rPr>
          <w:iCs/>
        </w:rPr>
        <w:t xml:space="preserve">I tillegg skal det vedlegges forpliktelseserklæring (vedlegg 6) fra </w:t>
      </w:r>
      <w:r w:rsidR="001000D0" w:rsidRPr="001E4C54">
        <w:rPr>
          <w:iCs/>
        </w:rPr>
        <w:t xml:space="preserve">de støttende </w:t>
      </w:r>
      <w:r w:rsidR="00872AE9" w:rsidRPr="001E4C54">
        <w:rPr>
          <w:iCs/>
        </w:rPr>
        <w:t>virksomhetene</w:t>
      </w:r>
      <w:r w:rsidRPr="001E4C54">
        <w:rPr>
          <w:iCs/>
        </w:rPr>
        <w:t xml:space="preserve"> om at leverandøren råder over de nødvendige ressursene</w:t>
      </w:r>
      <w:r w:rsidR="001000D0" w:rsidRPr="001E4C54">
        <w:rPr>
          <w:iCs/>
        </w:rPr>
        <w:t xml:space="preserve"> i </w:t>
      </w:r>
      <w:r w:rsidR="00F455C5" w:rsidRPr="001E4C54">
        <w:rPr>
          <w:iCs/>
        </w:rPr>
        <w:t>virksomheten</w:t>
      </w:r>
      <w:r w:rsidR="00182D61" w:rsidRPr="001E4C54">
        <w:rPr>
          <w:iCs/>
        </w:rPr>
        <w:t>,</w:t>
      </w:r>
      <w:r w:rsidR="00F455C5" w:rsidRPr="001E4C54">
        <w:rPr>
          <w:iCs/>
        </w:rPr>
        <w:t xml:space="preserve"> i henhold til kvalifikasjonskravene</w:t>
      </w:r>
      <w:r w:rsidR="00182D61" w:rsidRPr="001E4C54">
        <w:rPr>
          <w:iCs/>
        </w:rPr>
        <w:t>, i hele kontraktsperioden</w:t>
      </w:r>
      <w:r w:rsidRPr="001E4C54">
        <w:rPr>
          <w:iCs/>
        </w:rPr>
        <w:t>.</w:t>
      </w:r>
      <w:r w:rsidRPr="00182D61">
        <w:rPr>
          <w:iCs/>
        </w:rPr>
        <w:t xml:space="preserve"> </w:t>
      </w:r>
    </w:p>
    <w:p w14:paraId="4113B70F" w14:textId="77777777" w:rsidR="00F455C5" w:rsidRPr="00F455C5" w:rsidRDefault="00F455C5" w:rsidP="005B1E49">
      <w:pPr>
        <w:rPr>
          <w:iCs/>
        </w:rPr>
      </w:pPr>
    </w:p>
    <w:p w14:paraId="77A6948C" w14:textId="77777777" w:rsidR="00722EAD" w:rsidRDefault="00722EAD" w:rsidP="00750B44">
      <w:pPr>
        <w:pStyle w:val="Overskrift1"/>
      </w:pPr>
      <w:bookmarkStart w:id="65" w:name="_Toc390667844"/>
      <w:bookmarkStart w:id="66" w:name="_Toc225173606"/>
      <w:r w:rsidRPr="00132B4F">
        <w:t>KRAV TIL TILBUDEt</w:t>
      </w:r>
      <w:bookmarkStart w:id="67" w:name="_Toc209599478"/>
      <w:bookmarkStart w:id="68" w:name="_Toc390667845"/>
      <w:bookmarkEnd w:id="63"/>
      <w:bookmarkEnd w:id="65"/>
      <w:bookmarkEnd w:id="66"/>
    </w:p>
    <w:p w14:paraId="4C9DA5E3" w14:textId="77777777" w:rsidR="00722EAD" w:rsidRDefault="00722EAD" w:rsidP="00750B44">
      <w:pPr>
        <w:pStyle w:val="Overskrift2"/>
      </w:pPr>
      <w:bookmarkStart w:id="69" w:name="_Toc225173607"/>
      <w:r w:rsidRPr="00132B4F">
        <w:t>Tilbudets utforming</w:t>
      </w:r>
      <w:bookmarkEnd w:id="67"/>
      <w:bookmarkEnd w:id="68"/>
      <w:bookmarkEnd w:id="69"/>
    </w:p>
    <w:p w14:paraId="56F1C603" w14:textId="2032A5E6" w:rsidR="00722EAD" w:rsidRPr="00F069A6" w:rsidRDefault="00722EAD" w:rsidP="00722EAD">
      <w:pPr>
        <w:rPr>
          <w:b/>
          <w:bCs/>
          <w:iCs/>
        </w:rPr>
      </w:pPr>
      <w:r w:rsidRPr="00F069A6">
        <w:t xml:space="preserve">Komplett tilbud skal </w:t>
      </w:r>
      <w:r w:rsidR="004A4ECD">
        <w:t xml:space="preserve">være på norsk, og </w:t>
      </w:r>
      <w:r w:rsidRPr="00F069A6">
        <w:t>bestå av</w:t>
      </w:r>
      <w:r>
        <w:t>:</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1243"/>
      </w:tblGrid>
      <w:tr w:rsidR="00722EAD" w:rsidRPr="00132B4F" w14:paraId="5F2E5EFB" w14:textId="77777777" w:rsidTr="00407F1C">
        <w:trPr>
          <w:tblHeader/>
        </w:trPr>
        <w:tc>
          <w:tcPr>
            <w:tcW w:w="7920" w:type="dxa"/>
            <w:shd w:val="clear" w:color="auto" w:fill="E6E6E6"/>
          </w:tcPr>
          <w:p w14:paraId="1446450C" w14:textId="77777777" w:rsidR="00722EAD" w:rsidRPr="003D4AAF" w:rsidRDefault="00722EAD" w:rsidP="00407F1C">
            <w:pPr>
              <w:rPr>
                <w:b/>
              </w:rPr>
            </w:pPr>
            <w:r>
              <w:rPr>
                <w:b/>
              </w:rPr>
              <w:t>Dokumentasjon</w:t>
            </w:r>
          </w:p>
        </w:tc>
        <w:tc>
          <w:tcPr>
            <w:tcW w:w="1243" w:type="dxa"/>
            <w:shd w:val="clear" w:color="auto" w:fill="E6E6E6"/>
          </w:tcPr>
          <w:p w14:paraId="66D39CAC" w14:textId="0D22F078" w:rsidR="00722EAD" w:rsidRPr="003D4AAF" w:rsidRDefault="000D76FD" w:rsidP="00407F1C">
            <w:pPr>
              <w:rPr>
                <w:b/>
              </w:rPr>
            </w:pPr>
            <w:r w:rsidRPr="00402CBB">
              <w:rPr>
                <w:b/>
              </w:rPr>
              <w:t>Format</w:t>
            </w:r>
          </w:p>
        </w:tc>
      </w:tr>
      <w:tr w:rsidR="00722EAD" w:rsidRPr="00132B4F" w14:paraId="5A26A58C" w14:textId="77777777" w:rsidTr="00407F1C">
        <w:tc>
          <w:tcPr>
            <w:tcW w:w="7920" w:type="dxa"/>
          </w:tcPr>
          <w:p w14:paraId="10FE9DA0" w14:textId="7C738D45" w:rsidR="00722EAD" w:rsidRPr="00913C1E" w:rsidRDefault="00722EAD" w:rsidP="007643EB">
            <w:r w:rsidRPr="00913C1E">
              <w:t xml:space="preserve">Signert </w:t>
            </w:r>
            <w:r w:rsidR="00D03E68" w:rsidRPr="00913C1E">
              <w:t xml:space="preserve">vedlegg </w:t>
            </w:r>
            <w:r w:rsidR="00913C1E" w:rsidRPr="00913C1E">
              <w:t>5</w:t>
            </w:r>
            <w:r w:rsidR="00D03E68" w:rsidRPr="00913C1E">
              <w:t xml:space="preserve"> Tilbudsbrev</w:t>
            </w:r>
          </w:p>
          <w:p w14:paraId="12F1BFD2" w14:textId="77777777" w:rsidR="00722EAD" w:rsidRPr="00913C1E" w:rsidRDefault="00722EAD" w:rsidP="00407F1C"/>
          <w:p w14:paraId="5F5893B5" w14:textId="470DDFF4" w:rsidR="00722EAD" w:rsidRPr="00913C1E" w:rsidRDefault="00722EAD" w:rsidP="00407F1C">
            <w:r w:rsidRPr="00913C1E">
              <w:t>Tilbudsbrevet skal være datert og signert av en person som i henhold til firmaattesten har fullmakt til å signere på vegne av leverandøren.</w:t>
            </w:r>
            <w:r w:rsidR="00565BF0" w:rsidRPr="00913C1E">
              <w:t xml:space="preserve"> Dersom det signeres av noen som ikke har slik fullmakt, må </w:t>
            </w:r>
            <w:r w:rsidR="00DC1B67" w:rsidRPr="00913C1E">
              <w:t>delegert</w:t>
            </w:r>
            <w:r w:rsidR="00565BF0" w:rsidRPr="00913C1E">
              <w:t xml:space="preserve"> fullmakt legges ved tilbudet.</w:t>
            </w:r>
          </w:p>
        </w:tc>
        <w:tc>
          <w:tcPr>
            <w:tcW w:w="1243" w:type="dxa"/>
          </w:tcPr>
          <w:p w14:paraId="64277E56" w14:textId="2AECEFD6" w:rsidR="00722EAD" w:rsidRPr="003A7A11" w:rsidRDefault="00BD1A7F" w:rsidP="00407F1C">
            <w:r w:rsidRPr="003A7A11">
              <w:t>PDF</w:t>
            </w:r>
          </w:p>
        </w:tc>
      </w:tr>
      <w:tr w:rsidR="008D2807" w:rsidRPr="00C11BAD" w14:paraId="08D6D861" w14:textId="77777777" w:rsidTr="00407F1C">
        <w:tc>
          <w:tcPr>
            <w:tcW w:w="7920" w:type="dxa"/>
          </w:tcPr>
          <w:p w14:paraId="4EF5CD39" w14:textId="20D02768" w:rsidR="008D2807" w:rsidRPr="00913C1E" w:rsidRDefault="008D2807" w:rsidP="007643EB">
            <w:pPr>
              <w:rPr>
                <w:color w:val="FF0000"/>
              </w:rPr>
            </w:pPr>
            <w:r w:rsidRPr="00913C1E">
              <w:t>Egenerklæring for kvalifikasjonskrav (ESPD), jf. punkt 3.</w:t>
            </w:r>
            <w:r w:rsidR="0077165D" w:rsidRPr="00913C1E">
              <w:t>2</w:t>
            </w:r>
          </w:p>
        </w:tc>
        <w:tc>
          <w:tcPr>
            <w:tcW w:w="1243" w:type="dxa"/>
          </w:tcPr>
          <w:p w14:paraId="46CEDBE6" w14:textId="21E424D7" w:rsidR="008D2807" w:rsidRPr="003A7A11" w:rsidRDefault="00D03E68" w:rsidP="00407F1C">
            <w:r w:rsidRPr="003A7A11">
              <w:t>I Mercell</w:t>
            </w:r>
          </w:p>
        </w:tc>
      </w:tr>
      <w:tr w:rsidR="00C234F7" w:rsidRPr="00C11BAD" w14:paraId="7DE02E8E" w14:textId="77777777" w:rsidTr="00407F1C">
        <w:tc>
          <w:tcPr>
            <w:tcW w:w="7920" w:type="dxa"/>
          </w:tcPr>
          <w:p w14:paraId="515311D5" w14:textId="49F2DF9A" w:rsidR="00C234F7" w:rsidRPr="00913C1E" w:rsidRDefault="00C234F7" w:rsidP="007643EB">
            <w:r w:rsidRPr="00913C1E">
              <w:t>Dokumentasjon av kvalifikasjonskrav i henhold til kapittel 3</w:t>
            </w:r>
          </w:p>
        </w:tc>
        <w:tc>
          <w:tcPr>
            <w:tcW w:w="1243" w:type="dxa"/>
          </w:tcPr>
          <w:p w14:paraId="7ADFFC54" w14:textId="0FBF0951" w:rsidR="00C234F7" w:rsidRPr="003A7A11" w:rsidRDefault="00913C1E" w:rsidP="00407F1C">
            <w:r w:rsidRPr="003A7A11">
              <w:t>PDF</w:t>
            </w:r>
          </w:p>
        </w:tc>
      </w:tr>
      <w:tr w:rsidR="001D3A89" w:rsidRPr="00132B4F" w14:paraId="2E5D3C09" w14:textId="77777777" w:rsidTr="0029756A">
        <w:tc>
          <w:tcPr>
            <w:tcW w:w="7920" w:type="dxa"/>
          </w:tcPr>
          <w:p w14:paraId="7CDC649A" w14:textId="6427C78D" w:rsidR="001D3A89" w:rsidRPr="00913C1E" w:rsidRDefault="001D3A89" w:rsidP="007643EB">
            <w:r w:rsidRPr="00913C1E">
              <w:t xml:space="preserve">Signert forpliktelseserklæring og utfylt egenerklæring (ESPD) for </w:t>
            </w:r>
            <w:r w:rsidR="00C94954" w:rsidRPr="00913C1E">
              <w:t>støttende virksomhet(er)</w:t>
            </w:r>
          </w:p>
        </w:tc>
        <w:tc>
          <w:tcPr>
            <w:tcW w:w="1243" w:type="dxa"/>
          </w:tcPr>
          <w:p w14:paraId="2E0C7124" w14:textId="63C95590" w:rsidR="001D3A89" w:rsidRPr="003A7A11" w:rsidRDefault="00913C1E" w:rsidP="0029756A">
            <w:r w:rsidRPr="003A7A11">
              <w:t>PDF/I Mercell</w:t>
            </w:r>
          </w:p>
        </w:tc>
      </w:tr>
      <w:tr w:rsidR="00722EAD" w:rsidRPr="00132B4F" w14:paraId="43492C59" w14:textId="77777777" w:rsidTr="001D3A89">
        <w:tc>
          <w:tcPr>
            <w:tcW w:w="7920" w:type="dxa"/>
          </w:tcPr>
          <w:p w14:paraId="06A5C396" w14:textId="13592D0F" w:rsidR="00722EAD" w:rsidRPr="00913C1E" w:rsidRDefault="00722EAD" w:rsidP="007643EB">
            <w:r w:rsidRPr="00913C1E">
              <w:t xml:space="preserve">Dokumentasjon av </w:t>
            </w:r>
            <w:r w:rsidR="00B82BA2" w:rsidRPr="00913C1E">
              <w:t>absolutte</w:t>
            </w:r>
            <w:r w:rsidRPr="00913C1E">
              <w:t xml:space="preserve"> krav til ytelsen, jf. vedlegg 1 til konkurransegrunnlaget</w:t>
            </w:r>
          </w:p>
        </w:tc>
        <w:tc>
          <w:tcPr>
            <w:tcW w:w="1243" w:type="dxa"/>
          </w:tcPr>
          <w:p w14:paraId="204CF469" w14:textId="00C63EA8" w:rsidR="00722EAD" w:rsidRPr="00913C1E" w:rsidRDefault="00913C1E" w:rsidP="00407F1C">
            <w:r w:rsidRPr="00913C1E">
              <w:t>PDF</w:t>
            </w:r>
          </w:p>
        </w:tc>
      </w:tr>
      <w:tr w:rsidR="00722EAD" w:rsidRPr="00132B4F" w14:paraId="1E5B389F" w14:textId="77777777" w:rsidTr="001D3A89">
        <w:tc>
          <w:tcPr>
            <w:tcW w:w="7920" w:type="dxa"/>
          </w:tcPr>
          <w:p w14:paraId="693721C1" w14:textId="4E9F98EE" w:rsidR="00722EAD" w:rsidRPr="00913C1E" w:rsidRDefault="00722EAD" w:rsidP="007643EB">
            <w:r w:rsidRPr="00913C1E">
              <w:t xml:space="preserve">Dokumentasjon av tildelingskriteriene, jf. punkt </w:t>
            </w:r>
            <w:r w:rsidR="00913C1E" w:rsidRPr="00913C1E">
              <w:t>6</w:t>
            </w:r>
            <w:r w:rsidRPr="00913C1E">
              <w:t>.</w:t>
            </w:r>
          </w:p>
        </w:tc>
        <w:tc>
          <w:tcPr>
            <w:tcW w:w="1243" w:type="dxa"/>
          </w:tcPr>
          <w:p w14:paraId="0316D7A3" w14:textId="399D6213" w:rsidR="00722EAD" w:rsidRPr="00913C1E" w:rsidRDefault="00913C1E" w:rsidP="00407F1C">
            <w:r w:rsidRPr="00913C1E">
              <w:t>PDF</w:t>
            </w:r>
          </w:p>
        </w:tc>
      </w:tr>
      <w:tr w:rsidR="00722EAD" w:rsidRPr="00132B4F" w14:paraId="2FB44E0B" w14:textId="77777777" w:rsidTr="001D3A89">
        <w:tc>
          <w:tcPr>
            <w:tcW w:w="7920" w:type="dxa"/>
          </w:tcPr>
          <w:p w14:paraId="2C97EC47" w14:textId="269CFEB9" w:rsidR="00722EAD" w:rsidRPr="00913C1E" w:rsidRDefault="00722EAD" w:rsidP="007643EB">
            <w:r w:rsidRPr="00913C1E">
              <w:t xml:space="preserve">Fullstendig utfylt </w:t>
            </w:r>
            <w:r w:rsidR="00D03E68" w:rsidRPr="00913C1E">
              <w:t xml:space="preserve">vedlegg </w:t>
            </w:r>
            <w:r w:rsidR="00913C1E" w:rsidRPr="00913C1E">
              <w:t>2</w:t>
            </w:r>
            <w:r w:rsidR="00D03E68" w:rsidRPr="00913C1E">
              <w:t xml:space="preserve"> P</w:t>
            </w:r>
            <w:r w:rsidRPr="00913C1E">
              <w:t xml:space="preserve">risskjema </w:t>
            </w:r>
          </w:p>
        </w:tc>
        <w:tc>
          <w:tcPr>
            <w:tcW w:w="1243" w:type="dxa"/>
          </w:tcPr>
          <w:p w14:paraId="5B503955" w14:textId="42E5653F" w:rsidR="00722EAD" w:rsidRPr="00913C1E" w:rsidRDefault="00913C1E" w:rsidP="00407F1C">
            <w:r w:rsidRPr="00913C1E">
              <w:t>Excel</w:t>
            </w:r>
          </w:p>
        </w:tc>
      </w:tr>
      <w:tr w:rsidR="00762466" w:rsidRPr="00132B4F" w14:paraId="018F5390" w14:textId="77777777" w:rsidTr="001D3A89">
        <w:tc>
          <w:tcPr>
            <w:tcW w:w="7920" w:type="dxa"/>
          </w:tcPr>
          <w:p w14:paraId="616FC1FC" w14:textId="2A4F907A" w:rsidR="00762466" w:rsidRPr="00913C1E" w:rsidRDefault="00762466" w:rsidP="007643EB">
            <w:r w:rsidRPr="00913C1E">
              <w:t xml:space="preserve">Fullstendig utfylt vedlegg </w:t>
            </w:r>
            <w:r w:rsidR="00913C1E" w:rsidRPr="00913C1E">
              <w:t>8</w:t>
            </w:r>
            <w:r w:rsidRPr="00913C1E">
              <w:t xml:space="preserve"> </w:t>
            </w:r>
            <w:r w:rsidR="00913C1E" w:rsidRPr="00913C1E">
              <w:t>Kjøretøyskjema</w:t>
            </w:r>
          </w:p>
        </w:tc>
        <w:tc>
          <w:tcPr>
            <w:tcW w:w="1243" w:type="dxa"/>
          </w:tcPr>
          <w:p w14:paraId="1771BDE9" w14:textId="107C73A2" w:rsidR="00762466" w:rsidRPr="00913C1E" w:rsidRDefault="00913C1E" w:rsidP="00407F1C">
            <w:r w:rsidRPr="00913C1E">
              <w:t>Excel</w:t>
            </w:r>
          </w:p>
        </w:tc>
      </w:tr>
      <w:tr w:rsidR="00762466" w:rsidRPr="00132B4F" w14:paraId="05D3EE65" w14:textId="77777777" w:rsidTr="001D3A89">
        <w:tc>
          <w:tcPr>
            <w:tcW w:w="7920" w:type="dxa"/>
          </w:tcPr>
          <w:p w14:paraId="4EE520E8" w14:textId="636749AF" w:rsidR="00762466" w:rsidRPr="00913C1E" w:rsidRDefault="00762466" w:rsidP="007643EB">
            <w:r w:rsidRPr="00913C1E">
              <w:t>Komplett tilbud i en PDF-fil der innhold som skal unntas offentlighet er sladdet</w:t>
            </w:r>
          </w:p>
        </w:tc>
        <w:tc>
          <w:tcPr>
            <w:tcW w:w="1243" w:type="dxa"/>
          </w:tcPr>
          <w:p w14:paraId="472C3401" w14:textId="7379B1EC" w:rsidR="00762466" w:rsidRPr="00913C1E" w:rsidRDefault="00913C1E" w:rsidP="00407F1C">
            <w:r w:rsidRPr="00913C1E">
              <w:t>PDF</w:t>
            </w:r>
          </w:p>
        </w:tc>
      </w:tr>
      <w:tr w:rsidR="00762466" w:rsidRPr="00132B4F" w14:paraId="2BFCDEA7" w14:textId="77777777" w:rsidTr="001D3A89">
        <w:tc>
          <w:tcPr>
            <w:tcW w:w="7920" w:type="dxa"/>
          </w:tcPr>
          <w:p w14:paraId="3D7E0939" w14:textId="23A2F590" w:rsidR="00762466" w:rsidRPr="00913C1E" w:rsidRDefault="00762466" w:rsidP="007643EB">
            <w:r w:rsidRPr="00913C1E">
              <w:t>Komplett tilbud i en PDF-fil</w:t>
            </w:r>
          </w:p>
        </w:tc>
        <w:tc>
          <w:tcPr>
            <w:tcW w:w="1243" w:type="dxa"/>
          </w:tcPr>
          <w:p w14:paraId="2734B47D" w14:textId="5DB47C75" w:rsidR="00762466" w:rsidRPr="00913C1E" w:rsidRDefault="00913C1E" w:rsidP="00407F1C">
            <w:r w:rsidRPr="00913C1E">
              <w:t>PDF</w:t>
            </w:r>
          </w:p>
        </w:tc>
      </w:tr>
    </w:tbl>
    <w:p w14:paraId="7D773C5A" w14:textId="77777777" w:rsidR="00722EAD" w:rsidRDefault="00722EAD" w:rsidP="00722EAD">
      <w:bookmarkStart w:id="70" w:name="_Toc209599481"/>
      <w:bookmarkStart w:id="71" w:name="_Toc390667847"/>
    </w:p>
    <w:p w14:paraId="62534872" w14:textId="2A12520A" w:rsidR="00722EAD" w:rsidRPr="009F69E9" w:rsidRDefault="00D03E68" w:rsidP="00750B44">
      <w:pPr>
        <w:pStyle w:val="Overskrift2"/>
      </w:pPr>
      <w:bookmarkStart w:id="72" w:name="_Toc225173608"/>
      <w:bookmarkStart w:id="73" w:name="_Toc201116218"/>
      <w:r>
        <w:t>Avvik</w:t>
      </w:r>
      <w:bookmarkEnd w:id="72"/>
    </w:p>
    <w:bookmarkEnd w:id="73"/>
    <w:p w14:paraId="300F3214" w14:textId="4FB2FAB8" w:rsidR="00722EAD" w:rsidRDefault="00722EAD" w:rsidP="00722EAD">
      <w:r w:rsidRPr="009F69E9">
        <w:t xml:space="preserve">Alle </w:t>
      </w:r>
      <w:r w:rsidR="00D03E68">
        <w:t>avvik</w:t>
      </w:r>
      <w:r w:rsidR="00D03E68" w:rsidRPr="009F69E9">
        <w:t xml:space="preserve"> </w:t>
      </w:r>
      <w:r w:rsidRPr="009F69E9">
        <w:t xml:space="preserve">skal være presise og entydige, slik at oppdragsgiver kan vurdere og prise disse uten kontakt med leverandøren. </w:t>
      </w:r>
      <w:r w:rsidR="00D03E68">
        <w:t>Avvik</w:t>
      </w:r>
      <w:r w:rsidR="00D03E68" w:rsidRPr="009F69E9">
        <w:t xml:space="preserve"> </w:t>
      </w:r>
      <w:r w:rsidRPr="009F69E9">
        <w:t xml:space="preserve">skal klart fremgå av tilbudsbrevet med henvisning til hvor i tilbudet </w:t>
      </w:r>
      <w:r w:rsidR="00D03E68">
        <w:t>avviket</w:t>
      </w:r>
      <w:r w:rsidR="00D03E68" w:rsidRPr="009F69E9">
        <w:t xml:space="preserve"> </w:t>
      </w:r>
      <w:r w:rsidRPr="009F69E9">
        <w:t>framkommer (sidetall og punktnummer).</w:t>
      </w:r>
    </w:p>
    <w:p w14:paraId="5200FBFC" w14:textId="77777777" w:rsidR="00722EAD" w:rsidRPr="00132B4F" w:rsidRDefault="00722EAD" w:rsidP="00750B44">
      <w:pPr>
        <w:pStyle w:val="Overskrift2"/>
      </w:pPr>
      <w:bookmarkStart w:id="74" w:name="_Toc225173609"/>
      <w:r w:rsidRPr="00132B4F">
        <w:t>Alternative tilbud</w:t>
      </w:r>
      <w:bookmarkEnd w:id="70"/>
      <w:bookmarkEnd w:id="71"/>
      <w:bookmarkEnd w:id="74"/>
    </w:p>
    <w:p w14:paraId="548E9FDD" w14:textId="77777777" w:rsidR="00722EAD" w:rsidRPr="00132B4F" w:rsidRDefault="00722EAD" w:rsidP="00722EAD">
      <w:r w:rsidRPr="00132B4F">
        <w:t xml:space="preserve">Det er </w:t>
      </w:r>
      <w:r w:rsidRPr="003D4AAF">
        <w:rPr>
          <w:b/>
        </w:rPr>
        <w:t>ikke</w:t>
      </w:r>
      <w:r w:rsidRPr="00132B4F">
        <w:t xml:space="preserve"> adgang til å gi alternativt tilbud.</w:t>
      </w:r>
    </w:p>
    <w:p w14:paraId="7127D57A" w14:textId="77777777" w:rsidR="00722EAD" w:rsidRPr="00132B4F" w:rsidRDefault="00722EAD" w:rsidP="00750B44">
      <w:pPr>
        <w:pStyle w:val="Overskrift2"/>
      </w:pPr>
      <w:bookmarkStart w:id="75" w:name="_Toc201116212"/>
      <w:bookmarkStart w:id="76" w:name="_Toc235256575"/>
      <w:bookmarkStart w:id="77" w:name="_Toc390667848"/>
      <w:bookmarkStart w:id="78" w:name="_Toc225173610"/>
      <w:bookmarkStart w:id="79" w:name="_Toc209599482"/>
      <w:r w:rsidRPr="00132B4F">
        <w:lastRenderedPageBreak/>
        <w:t>Deltilbud</w:t>
      </w:r>
      <w:bookmarkEnd w:id="75"/>
      <w:bookmarkEnd w:id="76"/>
      <w:bookmarkEnd w:id="77"/>
      <w:bookmarkEnd w:id="78"/>
      <w:r w:rsidRPr="00132B4F">
        <w:t xml:space="preserve"> </w:t>
      </w:r>
    </w:p>
    <w:p w14:paraId="4FAE242B" w14:textId="77777777" w:rsidR="00722EAD" w:rsidRPr="00132B4F" w:rsidRDefault="00722EAD" w:rsidP="00722EAD">
      <w:bookmarkStart w:id="80" w:name="_Hlk67488606"/>
      <w:r w:rsidRPr="00132B4F">
        <w:t xml:space="preserve">Det er </w:t>
      </w:r>
      <w:r w:rsidRPr="003D4AAF">
        <w:rPr>
          <w:b/>
        </w:rPr>
        <w:t>ikke</w:t>
      </w:r>
      <w:r w:rsidRPr="00132B4F">
        <w:t xml:space="preserve"> adgang til å gi tilbud på deler av oppdraget.</w:t>
      </w:r>
    </w:p>
    <w:p w14:paraId="6B7E721C" w14:textId="77777777" w:rsidR="00722EAD" w:rsidRPr="00132B4F" w:rsidRDefault="00722EAD" w:rsidP="00750B44">
      <w:pPr>
        <w:pStyle w:val="Overskrift1"/>
      </w:pPr>
      <w:bookmarkStart w:id="81" w:name="_Toc209599487"/>
      <w:bookmarkStart w:id="82" w:name="_Toc390667851"/>
      <w:bookmarkStart w:id="83" w:name="_Toc225173611"/>
      <w:bookmarkEnd w:id="79"/>
      <w:bookmarkEnd w:id="80"/>
      <w:r w:rsidRPr="00132B4F">
        <w:t>Oppdragsgivers behandling av tilbudene</w:t>
      </w:r>
      <w:bookmarkEnd w:id="81"/>
      <w:bookmarkEnd w:id="82"/>
      <w:bookmarkEnd w:id="83"/>
    </w:p>
    <w:p w14:paraId="6CEC9ACC" w14:textId="77777777" w:rsidR="00722EAD" w:rsidRPr="00750B44" w:rsidRDefault="00722EAD" w:rsidP="00750B44">
      <w:pPr>
        <w:pStyle w:val="Overskrift2"/>
      </w:pPr>
      <w:bookmarkStart w:id="84" w:name="_Toc390667854"/>
      <w:bookmarkStart w:id="85" w:name="_Toc225173612"/>
      <w:bookmarkStart w:id="86" w:name="_Toc201116221"/>
      <w:r w:rsidRPr="00750B44">
        <w:t>Avvisning på grunn av forhold ved tilbudet</w:t>
      </w:r>
      <w:bookmarkEnd w:id="84"/>
      <w:bookmarkEnd w:id="85"/>
    </w:p>
    <w:p w14:paraId="4BFB836A" w14:textId="78664C80" w:rsidR="00722EAD" w:rsidRDefault="00722EAD" w:rsidP="00722EAD">
      <w:bookmarkStart w:id="87" w:name="_Hlk200963323"/>
      <w:bookmarkStart w:id="88" w:name="_Toc209599495"/>
      <w:r w:rsidRPr="00132B4F">
        <w:t>Det gjøres oppmerksom på at tilbud som inneholder avvik</w:t>
      </w:r>
      <w:r w:rsidR="00D03E68">
        <w:t xml:space="preserve"> </w:t>
      </w:r>
      <w:r w:rsidRPr="00132B4F">
        <w:t xml:space="preserve">som kan medføre tvil om hvordan tilbudet skal vurderes sammenliknet med de øvrige tilbudene, skal avvises. </w:t>
      </w:r>
    </w:p>
    <w:p w14:paraId="0AED445D" w14:textId="77777777" w:rsidR="00722EAD" w:rsidRDefault="00722EAD" w:rsidP="00722EAD"/>
    <w:p w14:paraId="4B6468DE" w14:textId="57984FCD" w:rsidR="00722EAD" w:rsidRPr="00132B4F" w:rsidRDefault="00722EAD" w:rsidP="00722EAD">
      <w:r>
        <w:t xml:space="preserve">Tilbud som inneholder </w:t>
      </w:r>
      <w:r w:rsidRPr="009130D3">
        <w:t xml:space="preserve">vesentlige </w:t>
      </w:r>
      <w:r w:rsidR="00D03E68">
        <w:t>avvik</w:t>
      </w:r>
      <w:r w:rsidR="00C234F7">
        <w:t>,</w:t>
      </w:r>
      <w:r w:rsidR="00D03E68" w:rsidRPr="009130D3">
        <w:t xml:space="preserve"> </w:t>
      </w:r>
      <w:r w:rsidRPr="009130D3">
        <w:t xml:space="preserve">vil bli avvist. Dersom leverandøren har flere </w:t>
      </w:r>
      <w:r w:rsidR="00D03E68">
        <w:t>avvik</w:t>
      </w:r>
      <w:r w:rsidRPr="009130D3">
        <w:t xml:space="preserve">, som hver for seg ikke er vesentlige, kan det likevel etter en konkret vurdering føre til at </w:t>
      </w:r>
      <w:r w:rsidR="00D03E68">
        <w:t>avvikene</w:t>
      </w:r>
      <w:r w:rsidR="00D03E68" w:rsidRPr="009130D3">
        <w:t xml:space="preserve"> </w:t>
      </w:r>
      <w:r w:rsidRPr="009130D3">
        <w:t>samlet sett anses som vesentlige.</w:t>
      </w:r>
    </w:p>
    <w:p w14:paraId="6617F89E" w14:textId="77777777" w:rsidR="00722EAD" w:rsidRPr="0050651A" w:rsidRDefault="00722EAD" w:rsidP="00750B44">
      <w:pPr>
        <w:pStyle w:val="Overskrift2"/>
      </w:pPr>
      <w:bookmarkStart w:id="89" w:name="_Toc225173613"/>
      <w:bookmarkStart w:id="90" w:name="_Toc390667855"/>
      <w:bookmarkEnd w:id="87"/>
      <w:r w:rsidRPr="0050651A">
        <w:t>Avlysning av konkurransen</w:t>
      </w:r>
      <w:bookmarkEnd w:id="89"/>
      <w:r w:rsidRPr="0050651A">
        <w:t xml:space="preserve"> </w:t>
      </w:r>
      <w:bookmarkEnd w:id="90"/>
    </w:p>
    <w:p w14:paraId="4A95E78F" w14:textId="77777777" w:rsidR="00722EAD" w:rsidRDefault="00722EAD" w:rsidP="00722EAD">
      <w:r w:rsidRPr="00132B4F">
        <w:t>Oppdragsgiver forbeholder seg retten til å avlyse konkurransen med øyeblikkelig virkning dersom det foreligger saklig grunn. Som saklig grunn regnes i alle tilfeller manglende budsjettmessig dekning for anskaffelsen eller manglende politiske vedtak.</w:t>
      </w:r>
    </w:p>
    <w:bookmarkEnd w:id="86"/>
    <w:bookmarkEnd w:id="88"/>
    <w:p w14:paraId="73E1351C" w14:textId="77777777" w:rsidR="00722EAD" w:rsidRDefault="00722EAD" w:rsidP="00722EAD"/>
    <w:p w14:paraId="21BF5D0C" w14:textId="77777777" w:rsidR="00722EAD" w:rsidRDefault="00722EAD" w:rsidP="00750B44">
      <w:pPr>
        <w:pStyle w:val="Overskrift1"/>
      </w:pPr>
      <w:bookmarkStart w:id="91" w:name="_Toc225173614"/>
      <w:r>
        <w:t>Avgjørelsen av konkurransen</w:t>
      </w:r>
      <w:bookmarkEnd w:id="91"/>
    </w:p>
    <w:p w14:paraId="45616229" w14:textId="77777777" w:rsidR="00722EAD" w:rsidRPr="006A29E5" w:rsidRDefault="00722EAD" w:rsidP="00750B44">
      <w:pPr>
        <w:pStyle w:val="Overskrift2"/>
      </w:pPr>
      <w:bookmarkStart w:id="92" w:name="_Toc225173615"/>
      <w:r>
        <w:t>Tildelingskriterier</w:t>
      </w:r>
      <w:bookmarkEnd w:id="92"/>
    </w:p>
    <w:p w14:paraId="285E0B77" w14:textId="1C4DD032" w:rsidR="00722EAD" w:rsidRPr="00F234C9" w:rsidRDefault="00722EAD" w:rsidP="00722EAD">
      <w:r w:rsidRPr="003A7A11">
        <w:t>Tildelingen skjer ut fra hvilket tilbud som har det beste forholdet mellom pris og kvalitet.</w:t>
      </w:r>
    </w:p>
    <w:p w14:paraId="55AC56A9" w14:textId="44A130AD" w:rsidR="00722EAD" w:rsidRPr="00D043EB" w:rsidRDefault="00722EAD" w:rsidP="00722EAD">
      <w:pPr>
        <w:rPr>
          <w:i/>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9"/>
        <w:gridCol w:w="992"/>
        <w:gridCol w:w="4820"/>
      </w:tblGrid>
      <w:tr w:rsidR="00722EAD" w:rsidRPr="00132B4F" w14:paraId="6ACED440" w14:textId="77777777" w:rsidTr="001E4C54">
        <w:trPr>
          <w:tblHeader/>
        </w:trPr>
        <w:tc>
          <w:tcPr>
            <w:tcW w:w="243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F85830F" w14:textId="77777777" w:rsidR="00722EAD" w:rsidRPr="00CC316C" w:rsidRDefault="00722EAD" w:rsidP="00407F1C">
            <w:pPr>
              <w:rPr>
                <w:b/>
              </w:rPr>
            </w:pPr>
            <w:bookmarkStart w:id="93" w:name="_Hlk106699285"/>
            <w:r w:rsidRPr="00CC316C">
              <w:rPr>
                <w:b/>
              </w:rPr>
              <w:t xml:space="preserve">Kriterium </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001C558" w14:textId="77777777" w:rsidR="00722EAD" w:rsidRPr="00CC316C" w:rsidRDefault="00722EAD" w:rsidP="00407F1C">
            <w:pPr>
              <w:rPr>
                <w:b/>
              </w:rPr>
            </w:pPr>
            <w:r w:rsidRPr="00CC316C">
              <w:rPr>
                <w:b/>
              </w:rPr>
              <w:t xml:space="preserve">Vekt  </w:t>
            </w:r>
          </w:p>
        </w:tc>
        <w:tc>
          <w:tcPr>
            <w:tcW w:w="48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EFC9436" w14:textId="77777777" w:rsidR="00722EAD" w:rsidRPr="00CC316C" w:rsidRDefault="00722EAD" w:rsidP="00407F1C">
            <w:pPr>
              <w:rPr>
                <w:b/>
              </w:rPr>
            </w:pPr>
            <w:r w:rsidRPr="00CC316C">
              <w:rPr>
                <w:b/>
              </w:rPr>
              <w:t>Dokumentasjonskrav</w:t>
            </w:r>
          </w:p>
        </w:tc>
      </w:tr>
      <w:tr w:rsidR="00722EAD" w:rsidRPr="00132B4F" w14:paraId="7851552B" w14:textId="77777777" w:rsidTr="001E4C54">
        <w:tc>
          <w:tcPr>
            <w:tcW w:w="2439" w:type="dxa"/>
            <w:tcBorders>
              <w:top w:val="single" w:sz="4" w:space="0" w:color="auto"/>
              <w:left w:val="single" w:sz="4" w:space="0" w:color="auto"/>
              <w:bottom w:val="single" w:sz="4" w:space="0" w:color="auto"/>
              <w:right w:val="single" w:sz="4" w:space="0" w:color="auto"/>
            </w:tcBorders>
          </w:tcPr>
          <w:p w14:paraId="1BB1862D" w14:textId="1C895C36" w:rsidR="00722EAD" w:rsidRPr="001E4C54" w:rsidRDefault="00D92B0F" w:rsidP="00D92B0F">
            <w:r w:rsidRPr="001E4C54">
              <w:t>Kvalitet: Miljø</w:t>
            </w:r>
          </w:p>
        </w:tc>
        <w:tc>
          <w:tcPr>
            <w:tcW w:w="992" w:type="dxa"/>
            <w:tcBorders>
              <w:top w:val="single" w:sz="4" w:space="0" w:color="auto"/>
              <w:left w:val="single" w:sz="4" w:space="0" w:color="auto"/>
              <w:bottom w:val="single" w:sz="4" w:space="0" w:color="auto"/>
              <w:right w:val="single" w:sz="4" w:space="0" w:color="auto"/>
            </w:tcBorders>
          </w:tcPr>
          <w:p w14:paraId="0475279F" w14:textId="16B7CC5D" w:rsidR="00722EAD" w:rsidRPr="001E4C54" w:rsidRDefault="00D92B0F" w:rsidP="00D92B0F">
            <w:r w:rsidRPr="001E4C54">
              <w:t>30</w:t>
            </w:r>
            <w:r w:rsidR="00722EAD" w:rsidRPr="001E4C54">
              <w:t xml:space="preserve"> %</w:t>
            </w:r>
          </w:p>
        </w:tc>
        <w:tc>
          <w:tcPr>
            <w:tcW w:w="4820" w:type="dxa"/>
            <w:tcBorders>
              <w:top w:val="single" w:sz="4" w:space="0" w:color="auto"/>
              <w:left w:val="single" w:sz="4" w:space="0" w:color="auto"/>
              <w:bottom w:val="single" w:sz="4" w:space="0" w:color="auto"/>
              <w:right w:val="single" w:sz="4" w:space="0" w:color="auto"/>
            </w:tcBorders>
          </w:tcPr>
          <w:p w14:paraId="1D7DA5E0" w14:textId="0831C0A2" w:rsidR="00722EAD" w:rsidRPr="001E4C54" w:rsidRDefault="00D92B0F" w:rsidP="00A43A49">
            <w:r w:rsidRPr="001E4C54">
              <w:t>Vedlegg 8 Kjøretøyskjema og vedlegg 2 Prisskjema skal fylles ut i henhold til vedlegg 1 Kravspesifikasjon punkt 4.2</w:t>
            </w:r>
          </w:p>
        </w:tc>
      </w:tr>
      <w:tr w:rsidR="00722EAD" w:rsidRPr="00132B4F" w14:paraId="0F3C26B8" w14:textId="77777777" w:rsidTr="001E4C54">
        <w:tc>
          <w:tcPr>
            <w:tcW w:w="2439" w:type="dxa"/>
          </w:tcPr>
          <w:p w14:paraId="40F8AD56" w14:textId="741F1C2E" w:rsidR="00722EAD" w:rsidRPr="001E4C54" w:rsidRDefault="00D92B0F" w:rsidP="00D92B0F">
            <w:r w:rsidRPr="001E4C54">
              <w:t>Kvalitet: Kompetanse og erfaring</w:t>
            </w:r>
          </w:p>
        </w:tc>
        <w:tc>
          <w:tcPr>
            <w:tcW w:w="992" w:type="dxa"/>
          </w:tcPr>
          <w:p w14:paraId="1F1E8D9E" w14:textId="0555C163" w:rsidR="00722EAD" w:rsidRPr="001E4C54" w:rsidRDefault="00D92B0F" w:rsidP="00D92B0F">
            <w:r w:rsidRPr="001E4C54">
              <w:t>30</w:t>
            </w:r>
            <w:r w:rsidR="00722EAD" w:rsidRPr="001E4C54">
              <w:t xml:space="preserve"> %</w:t>
            </w:r>
          </w:p>
        </w:tc>
        <w:tc>
          <w:tcPr>
            <w:tcW w:w="4820" w:type="dxa"/>
          </w:tcPr>
          <w:p w14:paraId="722BA3E9" w14:textId="1818DC59" w:rsidR="00722EAD" w:rsidRPr="001E4C54" w:rsidRDefault="00D92B0F" w:rsidP="00A43A49">
            <w:r w:rsidRPr="001E4C54">
              <w:t>CV skal lever</w:t>
            </w:r>
            <w:r w:rsidR="002344A4">
              <w:t>e</w:t>
            </w:r>
            <w:r w:rsidRPr="001E4C54">
              <w:t>s i tilbudet i henhold til vedlegg 1 Kravspesifikasjon punkt 4.3</w:t>
            </w:r>
          </w:p>
        </w:tc>
      </w:tr>
      <w:tr w:rsidR="00722EAD" w:rsidRPr="00132B4F" w14:paraId="0DEE09CF" w14:textId="77777777" w:rsidTr="001E4C54">
        <w:tc>
          <w:tcPr>
            <w:tcW w:w="2439" w:type="dxa"/>
          </w:tcPr>
          <w:p w14:paraId="18C1EEBD" w14:textId="44583410" w:rsidR="00722EAD" w:rsidRPr="001E4C54" w:rsidRDefault="00D92B0F" w:rsidP="00D92B0F">
            <w:r w:rsidRPr="001E4C54">
              <w:t>Pris</w:t>
            </w:r>
          </w:p>
        </w:tc>
        <w:tc>
          <w:tcPr>
            <w:tcW w:w="992" w:type="dxa"/>
          </w:tcPr>
          <w:p w14:paraId="62F0989B" w14:textId="7CA95C23" w:rsidR="00722EAD" w:rsidRPr="001E4C54" w:rsidRDefault="00D92B0F" w:rsidP="00D92B0F">
            <w:r w:rsidRPr="001E4C54">
              <w:t>40</w:t>
            </w:r>
            <w:r w:rsidR="00722EAD" w:rsidRPr="001E4C54">
              <w:t xml:space="preserve"> %</w:t>
            </w:r>
          </w:p>
        </w:tc>
        <w:tc>
          <w:tcPr>
            <w:tcW w:w="4820" w:type="dxa"/>
          </w:tcPr>
          <w:p w14:paraId="431B6B3E" w14:textId="35BE2EC4" w:rsidR="00722EAD" w:rsidRPr="001E4C54" w:rsidRDefault="00D92B0F" w:rsidP="00A43A49">
            <w:r w:rsidRPr="001E4C54">
              <w:t>Vedlegg 2 Prisskjema skal fylles ut i henhold til vedlegg 1 Kravspesifikasjon punkt 4.1</w:t>
            </w:r>
          </w:p>
        </w:tc>
      </w:tr>
      <w:bookmarkEnd w:id="93"/>
    </w:tbl>
    <w:p w14:paraId="42623339" w14:textId="77777777" w:rsidR="00F11E1C" w:rsidRDefault="00F11E1C" w:rsidP="00722EAD"/>
    <w:p w14:paraId="105C1368" w14:textId="77777777" w:rsidR="00F11E1C" w:rsidRDefault="00F11E1C" w:rsidP="00722EAD"/>
    <w:p w14:paraId="5D3B6C7D" w14:textId="77777777" w:rsidR="00722EAD" w:rsidRPr="00132B4F" w:rsidRDefault="00722EAD" w:rsidP="00750B44">
      <w:pPr>
        <w:pStyle w:val="Overskrift2"/>
      </w:pPr>
      <w:bookmarkStart w:id="94" w:name="_Toc390667859"/>
      <w:bookmarkStart w:id="95" w:name="_Toc225173616"/>
      <w:r w:rsidRPr="00132B4F">
        <w:t>Oppdragsgivers beslutning om kontraktstildeling</w:t>
      </w:r>
      <w:bookmarkEnd w:id="94"/>
      <w:bookmarkEnd w:id="95"/>
    </w:p>
    <w:p w14:paraId="4BBDE5EE" w14:textId="77777777" w:rsidR="00722EAD" w:rsidRPr="00267C47" w:rsidRDefault="00722EAD" w:rsidP="00722EAD">
      <w:r w:rsidRPr="00267C47">
        <w:t>Oppdragsgivers beslutning om hvem som skal tildeles kontrakt skal meddeles skriftlig og samtidig til berørte leverandører.</w:t>
      </w:r>
    </w:p>
    <w:p w14:paraId="4F2AB23A" w14:textId="77777777" w:rsidR="00722EAD" w:rsidRPr="00267C47" w:rsidRDefault="00722EAD" w:rsidP="00722EAD"/>
    <w:p w14:paraId="2262C9D1" w14:textId="76D5345C" w:rsidR="00722EAD" w:rsidRPr="00CC316C" w:rsidRDefault="00722EAD" w:rsidP="00722EAD">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42E515CA" w14:textId="77777777" w:rsidR="00722EAD" w:rsidRPr="002F2182" w:rsidRDefault="00722EAD" w:rsidP="008D759F"/>
    <w:sectPr w:rsidR="00722EAD" w:rsidRPr="002F2182">
      <w:footerReference w:type="default" r:id="rId10"/>
      <w:headerReference w:type="first" r:id="rId11"/>
      <w:footerReference w:type="first" r:id="rId12"/>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32E8E" w14:textId="77777777" w:rsidR="00DF0C7C" w:rsidRDefault="00DF0C7C" w:rsidP="008D759F">
      <w:r>
        <w:separator/>
      </w:r>
    </w:p>
  </w:endnote>
  <w:endnote w:type="continuationSeparator" w:id="0">
    <w:p w14:paraId="50A74DB5" w14:textId="77777777" w:rsidR="00DF0C7C" w:rsidRDefault="00DF0C7C" w:rsidP="008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76DE" w14:textId="081731BB" w:rsidR="001000D0" w:rsidRDefault="001000D0" w:rsidP="008D759F">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lang w:eastAsia="en-US"/>
      </w:rPr>
      <w:t>10</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Pr>
        <w:noProof/>
        <w:snapToGrid w:val="0"/>
        <w:lang w:eastAsia="en-US"/>
      </w:rPr>
      <w:t>12</w:t>
    </w:r>
    <w:r>
      <w:rPr>
        <w:snapToGrid w:val="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1000D0" w:rsidRPr="00FA14C9" w14:paraId="549F876A" w14:textId="77777777" w:rsidTr="00407F1C">
      <w:trPr>
        <w:cantSplit/>
      </w:trPr>
      <w:tc>
        <w:tcPr>
          <w:tcW w:w="2590" w:type="dxa"/>
          <w:tcBorders>
            <w:left w:val="single" w:sz="4" w:space="0" w:color="auto"/>
            <w:right w:val="single" w:sz="4" w:space="0" w:color="auto"/>
          </w:tcBorders>
        </w:tcPr>
        <w:p w14:paraId="5F04E710" w14:textId="77777777" w:rsidR="001000D0" w:rsidRDefault="001000D0" w:rsidP="00407F1C">
          <w:pPr>
            <w:rPr>
              <w:rFonts w:ascii="Helvetica" w:hAnsi="Helvetica"/>
              <w:sz w:val="15"/>
            </w:rPr>
          </w:pPr>
          <w:r>
            <w:rPr>
              <w:rFonts w:ascii="Helvetica" w:hAnsi="Helvetica"/>
              <w:sz w:val="15"/>
            </w:rPr>
            <w:t>Postadresse:</w:t>
          </w:r>
        </w:p>
        <w:p w14:paraId="5A213F8E" w14:textId="77777777" w:rsidR="001000D0" w:rsidRDefault="00837C95" w:rsidP="00407F1C">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F149F899-836D-437B-B705-81268118C4AE}"/>
              <w:text/>
            </w:sdtPr>
            <w:sdtEndPr/>
            <w:sdtContent>
              <w:bookmarkStart w:id="98" w:name="Soa_Adr3"/>
              <w:r w:rsidR="001000D0">
                <w:rPr>
                  <w:rFonts w:ascii="Helvetica" w:hAnsi="Helvetica"/>
                  <w:sz w:val="15"/>
                </w:rPr>
                <w:t>Postboks 700</w:t>
              </w:r>
            </w:sdtContent>
          </w:sdt>
          <w:bookmarkEnd w:id="98"/>
        </w:p>
        <w:p w14:paraId="48901642" w14:textId="77777777" w:rsidR="001000D0" w:rsidRDefault="00837C95" w:rsidP="00407F1C">
          <w:pPr>
            <w:rPr>
              <w:rFonts w:ascii="Helvetica" w:hAnsi="Helvetica"/>
              <w:sz w:val="15"/>
            </w:rPr>
          </w:pPr>
          <w:sdt>
            <w:sdtPr>
              <w:rPr>
                <w:rFonts w:ascii="Helvetica" w:hAnsi="Helvetica"/>
                <w:noProof/>
                <w:sz w:val="15"/>
              </w:rPr>
              <w:alias w:val="Sse_Postnr"/>
              <w:tag w:val="Sse_Postnr"/>
              <w:id w:val="-715964967"/>
              <w:dataBinding w:xpath="/document/footer/Sse_Postnr" w:storeItemID="{F149F899-836D-437B-B705-81268118C4AE}"/>
              <w:text/>
            </w:sdtPr>
            <w:sdtEndPr/>
            <w:sdtContent>
              <w:bookmarkStart w:id="99" w:name="Sse_Postnr"/>
              <w:r w:rsidR="001000D0">
                <w:rPr>
                  <w:rFonts w:ascii="Helvetica" w:hAnsi="Helvetica"/>
                  <w:noProof/>
                  <w:sz w:val="15"/>
                </w:rPr>
                <w:t>1304</w:t>
              </w:r>
            </w:sdtContent>
          </w:sdt>
          <w:bookmarkEnd w:id="99"/>
          <w:r w:rsidR="001000D0">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F149F899-836D-437B-B705-81268118C4AE}"/>
              <w:text/>
            </w:sdtPr>
            <w:sdtEndPr/>
            <w:sdtContent>
              <w:bookmarkStart w:id="100" w:name="Sse_Poststed"/>
              <w:r w:rsidR="001000D0">
                <w:rPr>
                  <w:rFonts w:ascii="Helvetica" w:hAnsi="Helvetica"/>
                  <w:sz w:val="15"/>
                </w:rPr>
                <w:t>SANDVIKA</w:t>
              </w:r>
            </w:sdtContent>
          </w:sdt>
          <w:bookmarkEnd w:id="100"/>
        </w:p>
        <w:p w14:paraId="5AB2BC7D" w14:textId="77777777" w:rsidR="001000D0" w:rsidRDefault="001000D0" w:rsidP="00407F1C">
          <w:pPr>
            <w:rPr>
              <w:rFonts w:ascii="Helvetica" w:hAnsi="Helvetica"/>
              <w:sz w:val="15"/>
            </w:rPr>
          </w:pPr>
          <w:r>
            <w:rPr>
              <w:rFonts w:ascii="Helvetica" w:hAnsi="Helvetica"/>
              <w:sz w:val="15"/>
            </w:rPr>
            <w:t xml:space="preserve">E-post: </w:t>
          </w:r>
          <w:sdt>
            <w:sdtPr>
              <w:rPr>
                <w:rFonts w:ascii="Helvetica" w:hAnsi="Helvetica"/>
                <w:sz w:val="15"/>
              </w:rPr>
              <w:alias w:val="Sse_EmailAdr"/>
              <w:tag w:val="Sse_EmailAdr"/>
              <w:id w:val="16128124"/>
              <w:dataBinding w:xpath="/document/footer/Sse_EmailAdr" w:storeItemID="{F149F899-836D-437B-B705-81268118C4AE}"/>
              <w:text/>
            </w:sdtPr>
            <w:sdtEndPr/>
            <w:sdtContent>
              <w:bookmarkStart w:id="101" w:name="Sse_EmailAdr"/>
              <w:r>
                <w:rPr>
                  <w:rFonts w:ascii="Helvetica" w:hAnsi="Helvetica"/>
                  <w:sz w:val="15"/>
                </w:rPr>
                <w:t>Post@baerum.kommune.no</w:t>
              </w:r>
            </w:sdtContent>
          </w:sdt>
          <w:bookmarkEnd w:id="101"/>
        </w:p>
        <w:p w14:paraId="15F5F170"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173C09FE" w14:textId="77777777" w:rsidR="001000D0" w:rsidRDefault="001000D0" w:rsidP="00407F1C">
          <w:pPr>
            <w:rPr>
              <w:rFonts w:ascii="Helvetica" w:hAnsi="Helvetica"/>
              <w:sz w:val="15"/>
            </w:rPr>
          </w:pPr>
          <w:bookmarkStart w:id="102" w:name="_Hlt54618328"/>
          <w:bookmarkEnd w:id="102"/>
          <w:r>
            <w:rPr>
              <w:rFonts w:ascii="Helvetica" w:hAnsi="Helvetica"/>
              <w:sz w:val="15"/>
            </w:rPr>
            <w:t>Besøksadresse:</w:t>
          </w:r>
        </w:p>
        <w:p w14:paraId="75580081" w14:textId="105F1DD5" w:rsidR="001000D0" w:rsidRDefault="00837C95" w:rsidP="00407F1C">
          <w:pPr>
            <w:rPr>
              <w:rFonts w:ascii="Helvetica" w:hAnsi="Helvetica"/>
              <w:sz w:val="15"/>
            </w:rPr>
          </w:pPr>
          <w:sdt>
            <w:sdtPr>
              <w:rPr>
                <w:rFonts w:ascii="Helvetica" w:hAnsi="Helvetica"/>
                <w:noProof/>
                <w:sz w:val="15"/>
              </w:rPr>
              <w:alias w:val="Sse_Adr"/>
              <w:tag w:val="Sse_Adr"/>
              <w:id w:val="45490572"/>
              <w:dataBinding w:xpath="/document/footer/Sse_Adr" w:storeItemID="{F149F899-836D-437B-B705-81268118C4AE}"/>
              <w:text/>
            </w:sdtPr>
            <w:sdtEndPr/>
            <w:sdtContent>
              <w:bookmarkStart w:id="103" w:name="Sse_Adr"/>
              <w:r w:rsidR="00A43A49">
                <w:rPr>
                  <w:rFonts w:ascii="Helvetica" w:hAnsi="Helvetica"/>
                  <w:noProof/>
                  <w:sz w:val="15"/>
                </w:rPr>
                <w:t>Arnold Haukelands Plass 10</w:t>
              </w:r>
            </w:sdtContent>
          </w:sdt>
          <w:bookmarkEnd w:id="103"/>
        </w:p>
        <w:p w14:paraId="4C184DA6" w14:textId="721CC23F" w:rsidR="001000D0" w:rsidRDefault="00837C95" w:rsidP="00407F1C">
          <w:pPr>
            <w:rPr>
              <w:rFonts w:ascii="Helvetica" w:hAnsi="Helvetica"/>
              <w:vanish/>
              <w:sz w:val="15"/>
            </w:rPr>
          </w:pPr>
          <w:sdt>
            <w:sdtPr>
              <w:rPr>
                <w:rFonts w:ascii="Helvetica" w:hAnsi="Helvetica"/>
                <w:noProof/>
                <w:vanish/>
                <w:sz w:val="15"/>
              </w:rPr>
              <w:alias w:val="Sse_Adr2"/>
              <w:tag w:val="Sse_Adr2"/>
              <w:id w:val="93819366"/>
              <w:dataBinding w:xpath="/document/footer/Sse_Adr2" w:storeItemID="{F149F899-836D-437B-B705-81268118C4AE}"/>
              <w:text/>
            </w:sdtPr>
            <w:sdtEndPr/>
            <w:sdtContent>
              <w:bookmarkStart w:id="104" w:name="Sse_Adr2"/>
              <w:r>
                <w:rPr>
                  <w:rFonts w:ascii="Helvetica" w:hAnsi="Helvetica"/>
                  <w:noProof/>
                  <w:vanish/>
                  <w:sz w:val="15"/>
                </w:rPr>
                <w:t xml:space="preserve"> </w:t>
              </w:r>
            </w:sdtContent>
          </w:sdt>
          <w:bookmarkEnd w:id="104"/>
        </w:p>
        <w:p w14:paraId="5B67ABA6"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3330F10C" w14:textId="77777777" w:rsidR="001000D0" w:rsidRDefault="001000D0" w:rsidP="00407F1C">
          <w:pPr>
            <w:rPr>
              <w:rFonts w:ascii="Helvetica" w:hAnsi="Helvetica"/>
              <w:sz w:val="15"/>
            </w:rPr>
          </w:pPr>
          <w:r>
            <w:rPr>
              <w:rFonts w:ascii="Helvetica" w:hAnsi="Helvetica"/>
              <w:sz w:val="15"/>
            </w:rPr>
            <w:t xml:space="preserve">Org. nr: </w:t>
          </w:r>
          <w:sdt>
            <w:sdtPr>
              <w:rPr>
                <w:rFonts w:ascii="Helvetica" w:hAnsi="Helvetica"/>
                <w:sz w:val="15"/>
              </w:rPr>
              <w:alias w:val="Sse_OffentligNr"/>
              <w:tag w:val="Sse_OffentligNr"/>
              <w:id w:val="41341883"/>
              <w:dataBinding w:xpath="/document/footer/Sse_OffentligNr" w:storeItemID="{F149F899-836D-437B-B705-81268118C4AE}"/>
              <w:text/>
            </w:sdtPr>
            <w:sdtEndPr/>
            <w:sdtContent>
              <w:bookmarkStart w:id="105" w:name="Sse_OffentligNr"/>
              <w:r>
                <w:rPr>
                  <w:rFonts w:ascii="Helvetica" w:hAnsi="Helvetica"/>
                  <w:sz w:val="15"/>
                </w:rPr>
                <w:t>986406204</w:t>
              </w:r>
            </w:sdtContent>
          </w:sdt>
          <w:bookmarkEnd w:id="105"/>
        </w:p>
        <w:p w14:paraId="779C28DB" w14:textId="77777777" w:rsidR="001000D0" w:rsidRDefault="001000D0" w:rsidP="00407F1C">
          <w:pPr>
            <w:rPr>
              <w:rFonts w:ascii="Helvetica" w:hAnsi="Helvetica"/>
              <w:sz w:val="15"/>
            </w:rPr>
          </w:pPr>
          <w:r>
            <w:rPr>
              <w:rFonts w:ascii="Helvetica" w:hAnsi="Helvetica"/>
              <w:sz w:val="15"/>
            </w:rPr>
            <w:t xml:space="preserve">Bank: </w:t>
          </w:r>
        </w:p>
        <w:p w14:paraId="3CD84F0C" w14:textId="77777777" w:rsidR="001000D0" w:rsidRDefault="001000D0" w:rsidP="00407F1C">
          <w:pPr>
            <w:rPr>
              <w:rFonts w:ascii="Helvetica" w:hAnsi="Helvetica"/>
              <w:sz w:val="15"/>
            </w:rPr>
          </w:pPr>
          <w:r>
            <w:rPr>
              <w:rFonts w:ascii="Helvetica" w:hAnsi="Helvetica"/>
              <w:sz w:val="15"/>
            </w:rPr>
            <w:t xml:space="preserve">Telefon: </w:t>
          </w:r>
          <w:sdt>
            <w:sdtPr>
              <w:rPr>
                <w:rFonts w:ascii="Helvetica" w:hAnsi="Helvetica"/>
                <w:sz w:val="15"/>
              </w:rPr>
              <w:alias w:val="Sse_Tlf"/>
              <w:tag w:val="Sse_Tlf"/>
              <w:id w:val="44402769"/>
              <w:dataBinding w:xpath="/document/footer/Sse_Tlf" w:storeItemID="{F149F899-836D-437B-B705-81268118C4AE}"/>
              <w:text/>
            </w:sdtPr>
            <w:sdtEndPr/>
            <w:sdtContent>
              <w:bookmarkStart w:id="106" w:name="Sse_Tlf"/>
              <w:r>
                <w:rPr>
                  <w:rFonts w:ascii="Helvetica" w:hAnsi="Helvetica"/>
                  <w:sz w:val="15"/>
                </w:rPr>
                <w:t>67 50 40 52</w:t>
              </w:r>
            </w:sdtContent>
          </w:sdt>
          <w:bookmarkEnd w:id="106"/>
          <w:r>
            <w:rPr>
              <w:rFonts w:ascii="Helvetica" w:hAnsi="Helvetica"/>
              <w:sz w:val="15"/>
            </w:rPr>
            <w:t xml:space="preserve"> </w:t>
          </w:r>
        </w:p>
        <w:p w14:paraId="515D5201" w14:textId="77777777" w:rsidR="001000D0" w:rsidRDefault="001000D0" w:rsidP="00407F1C">
          <w:pPr>
            <w:rPr>
              <w:rFonts w:ascii="Helvetica" w:hAnsi="Helvetica"/>
              <w:sz w:val="15"/>
            </w:rPr>
          </w:pPr>
          <w:r>
            <w:rPr>
              <w:rFonts w:ascii="Helvetica" w:hAnsi="Helvetica"/>
              <w:sz w:val="15"/>
            </w:rPr>
            <w:t xml:space="preserve">Faks: </w:t>
          </w:r>
          <w:sdt>
            <w:sdtPr>
              <w:rPr>
                <w:rFonts w:ascii="Helvetica" w:hAnsi="Helvetica"/>
                <w:sz w:val="15"/>
              </w:rPr>
              <w:alias w:val="Sse_Fax"/>
              <w:tag w:val="Sse_Fax"/>
              <w:id w:val="74305485"/>
              <w:dataBinding w:xpath="/document/footer/Sse_Fax" w:storeItemID="{F149F899-836D-437B-B705-81268118C4AE}"/>
              <w:text/>
            </w:sdtPr>
            <w:sdtEndPr/>
            <w:sdtContent>
              <w:bookmarkStart w:id="107" w:name="Sse_Fax"/>
              <w:r>
                <w:rPr>
                  <w:rFonts w:ascii="Helvetica" w:hAnsi="Helvetica"/>
                  <w:sz w:val="15"/>
                </w:rPr>
                <w:t>67 50 42 01</w:t>
              </w:r>
            </w:sdtContent>
          </w:sdt>
          <w:bookmarkEnd w:id="107"/>
        </w:p>
      </w:tc>
      <w:tc>
        <w:tcPr>
          <w:tcW w:w="2694" w:type="dxa"/>
          <w:tcBorders>
            <w:left w:val="single" w:sz="4" w:space="0" w:color="auto"/>
          </w:tcBorders>
        </w:tcPr>
        <w:p w14:paraId="041FD79E" w14:textId="77777777" w:rsidR="001000D0" w:rsidRPr="00FA14C9" w:rsidRDefault="001000D0" w:rsidP="00407F1C">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071ABE22" w14:textId="77777777" w:rsidR="001000D0" w:rsidRPr="008D759F" w:rsidRDefault="001000D0"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C5E78" w14:textId="77777777" w:rsidR="00DF0C7C" w:rsidRDefault="00DF0C7C" w:rsidP="008D759F">
      <w:r>
        <w:separator/>
      </w:r>
    </w:p>
  </w:footnote>
  <w:footnote w:type="continuationSeparator" w:id="0">
    <w:p w14:paraId="7EDE5643" w14:textId="77777777" w:rsidR="00DF0C7C" w:rsidRDefault="00DF0C7C" w:rsidP="008D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000D0" w14:paraId="392C2000" w14:textId="77777777">
      <w:tc>
        <w:tcPr>
          <w:tcW w:w="8647" w:type="dxa"/>
        </w:tcPr>
        <w:p w14:paraId="6A402083" w14:textId="77777777" w:rsidR="001000D0" w:rsidRPr="008D759F" w:rsidRDefault="001000D0" w:rsidP="008D759F">
          <w:pPr>
            <w:jc w:val="right"/>
            <w:rPr>
              <w:rFonts w:ascii="Times New Roman" w:hAnsi="Times New Roman"/>
              <w:sz w:val="42"/>
              <w:szCs w:val="42"/>
            </w:rPr>
          </w:pPr>
          <w:bookmarkStart w:id="96" w:name="_Hlt81811456"/>
          <w:bookmarkEnd w:id="96"/>
          <w:r>
            <w:rPr>
              <w:noProof/>
            </w:rPr>
            <w:drawing>
              <wp:anchor distT="0" distB="0" distL="114300" distR="114300" simplePos="0" relativeHeight="251659264" behindDoc="0" locked="0" layoutInCell="1" allowOverlap="1" wp14:anchorId="4A211F66" wp14:editId="73BE62F8">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000D0" w14:paraId="2D8F8793" w14:textId="77777777">
      <w:tc>
        <w:tcPr>
          <w:tcW w:w="8647" w:type="dxa"/>
        </w:tcPr>
        <w:p w14:paraId="6CD474BE" w14:textId="77777777" w:rsidR="001000D0" w:rsidRDefault="00837C95" w:rsidP="008D759F">
          <w:pPr>
            <w:pStyle w:val="Websak9"/>
          </w:pPr>
          <w:sdt>
            <w:sdtPr>
              <w:rPr>
                <w:noProof/>
              </w:rPr>
              <w:alias w:val="Soa_Navn"/>
              <w:tag w:val="Soa_Navn"/>
              <w:id w:val="78874768"/>
              <w:lock w:val="sdtLocked"/>
              <w:dataBinding w:xpath="/document/header/Soa_Navn" w:storeItemID="{F149F899-836D-437B-B705-81268118C4AE}"/>
              <w:text/>
            </w:sdtPr>
            <w:sdtEndPr/>
            <w:sdtContent>
              <w:bookmarkStart w:id="97" w:name="Soa_Navn"/>
              <w:r w:rsidR="001000D0">
                <w:rPr>
                  <w:noProof/>
                </w:rPr>
                <w:t>Anskaffelser</w:t>
              </w:r>
            </w:sdtContent>
          </w:sdt>
          <w:bookmarkEnd w:id="97"/>
        </w:p>
      </w:tc>
    </w:tr>
  </w:tbl>
  <w:p w14:paraId="7650D144" w14:textId="77777777" w:rsidR="001000D0" w:rsidRDefault="001000D0"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ascii="Symbol" w:hAnsi="Symbol"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04E7B"/>
    <w:multiLevelType w:val="hybridMultilevel"/>
    <w:tmpl w:val="1112605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FDF15CA"/>
    <w:multiLevelType w:val="hybridMultilevel"/>
    <w:tmpl w:val="27903DDA"/>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5"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F17B90"/>
    <w:multiLevelType w:val="hybridMultilevel"/>
    <w:tmpl w:val="3620F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8A9427B"/>
    <w:multiLevelType w:val="hybridMultilevel"/>
    <w:tmpl w:val="69B6DF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426F69"/>
    <w:multiLevelType w:val="hybridMultilevel"/>
    <w:tmpl w:val="AFD4EA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4F3F55"/>
    <w:multiLevelType w:val="hybridMultilevel"/>
    <w:tmpl w:val="E326E6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A7511"/>
    <w:multiLevelType w:val="hybridMultilevel"/>
    <w:tmpl w:val="B0961E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7253CFC"/>
    <w:multiLevelType w:val="hybridMultilevel"/>
    <w:tmpl w:val="670E146E"/>
    <w:lvl w:ilvl="0" w:tplc="89EC831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A7E41DD"/>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6348D8"/>
    <w:multiLevelType w:val="hybridMultilevel"/>
    <w:tmpl w:val="C03C40F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497865"/>
    <w:multiLevelType w:val="hybridMultilevel"/>
    <w:tmpl w:val="F296F758"/>
    <w:lvl w:ilvl="0" w:tplc="7868BBF4">
      <w:start w:val="1"/>
      <w:numFmt w:val="bullet"/>
      <w:lvlText w:val=""/>
      <w:lvlJc w:val="left"/>
      <w:pPr>
        <w:tabs>
          <w:tab w:val="num" w:pos="340"/>
        </w:tabs>
        <w:ind w:left="340" w:hanging="340"/>
      </w:pPr>
      <w:rPr>
        <w:rFonts w:ascii="Symbol" w:hAnsi="Symbol" w:hint="default"/>
        <w:color w:val="auto"/>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86920"/>
    <w:multiLevelType w:val="hybridMultilevel"/>
    <w:tmpl w:val="5A64188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1FA302B"/>
    <w:multiLevelType w:val="hybridMultilevel"/>
    <w:tmpl w:val="31722E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8433AE3"/>
    <w:multiLevelType w:val="hybridMultilevel"/>
    <w:tmpl w:val="A60C8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DFF57C1"/>
    <w:multiLevelType w:val="hybridMultilevel"/>
    <w:tmpl w:val="98E4DCA6"/>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E274C4B"/>
    <w:multiLevelType w:val="hybridMultilevel"/>
    <w:tmpl w:val="B0C2B268"/>
    <w:lvl w:ilvl="0" w:tplc="FFFFFFFF">
      <w:start w:val="1"/>
      <w:numFmt w:val="bullet"/>
      <w:lvlText w:val=""/>
      <w:lvlJc w:val="left"/>
      <w:pPr>
        <w:tabs>
          <w:tab w:val="num" w:pos="360"/>
        </w:tabs>
        <w:ind w:left="360" w:hanging="360"/>
      </w:pPr>
      <w:rPr>
        <w:rFonts w:ascii="Symbol" w:hAnsi="Symbol" w:hint="default"/>
        <w:sz w:val="24"/>
        <w:szCs w:val="24"/>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1FA111B"/>
    <w:multiLevelType w:val="hybridMultilevel"/>
    <w:tmpl w:val="C9F66E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8DF0667"/>
    <w:multiLevelType w:val="hybridMultilevel"/>
    <w:tmpl w:val="DA360A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C8F0863"/>
    <w:multiLevelType w:val="hybridMultilevel"/>
    <w:tmpl w:val="E824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D46649C"/>
    <w:multiLevelType w:val="hybridMultilevel"/>
    <w:tmpl w:val="0210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49A038B"/>
    <w:multiLevelType w:val="hybridMultilevel"/>
    <w:tmpl w:val="21563BC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0909B3"/>
    <w:multiLevelType w:val="hybridMultilevel"/>
    <w:tmpl w:val="A77CE5F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1E26E1"/>
    <w:multiLevelType w:val="hybridMultilevel"/>
    <w:tmpl w:val="A1CCB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963149679">
    <w:abstractNumId w:val="19"/>
  </w:num>
  <w:num w:numId="2" w16cid:durableId="690885737">
    <w:abstractNumId w:val="5"/>
  </w:num>
  <w:num w:numId="3" w16cid:durableId="1328173347">
    <w:abstractNumId w:val="22"/>
  </w:num>
  <w:num w:numId="4" w16cid:durableId="58136448">
    <w:abstractNumId w:val="14"/>
  </w:num>
  <w:num w:numId="5" w16cid:durableId="323052093">
    <w:abstractNumId w:val="2"/>
  </w:num>
  <w:num w:numId="6" w16cid:durableId="1609465155">
    <w:abstractNumId w:val="1"/>
  </w:num>
  <w:num w:numId="7" w16cid:durableId="1017540330">
    <w:abstractNumId w:val="29"/>
  </w:num>
  <w:num w:numId="8" w16cid:durableId="1692686385">
    <w:abstractNumId w:val="23"/>
  </w:num>
  <w:num w:numId="9" w16cid:durableId="720401556">
    <w:abstractNumId w:val="0"/>
  </w:num>
  <w:num w:numId="10" w16cid:durableId="784155724">
    <w:abstractNumId w:val="32"/>
  </w:num>
  <w:num w:numId="11" w16cid:durableId="302586842">
    <w:abstractNumId w:val="15"/>
  </w:num>
  <w:num w:numId="12" w16cid:durableId="13666411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0705458">
    <w:abstractNumId w:val="30"/>
  </w:num>
  <w:num w:numId="14" w16cid:durableId="1693535664">
    <w:abstractNumId w:val="3"/>
  </w:num>
  <w:num w:numId="15" w16cid:durableId="10096016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779739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2968612">
    <w:abstractNumId w:val="18"/>
  </w:num>
  <w:num w:numId="18" w16cid:durableId="367268232">
    <w:abstractNumId w:val="17"/>
  </w:num>
  <w:num w:numId="19" w16cid:durableId="2323817">
    <w:abstractNumId w:val="16"/>
  </w:num>
  <w:num w:numId="20" w16cid:durableId="1750080208">
    <w:abstractNumId w:val="4"/>
  </w:num>
  <w:num w:numId="21" w16cid:durableId="11278911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8999156">
    <w:abstractNumId w:val="22"/>
  </w:num>
  <w:num w:numId="23" w16cid:durableId="2019961211">
    <w:abstractNumId w:val="11"/>
  </w:num>
  <w:num w:numId="24" w16cid:durableId="1083719576">
    <w:abstractNumId w:val="8"/>
  </w:num>
  <w:num w:numId="25" w16cid:durableId="1542014641">
    <w:abstractNumId w:val="27"/>
  </w:num>
  <w:num w:numId="26" w16cid:durableId="915557512">
    <w:abstractNumId w:val="21"/>
  </w:num>
  <w:num w:numId="27" w16cid:durableId="788351767">
    <w:abstractNumId w:val="31"/>
  </w:num>
  <w:num w:numId="28" w16cid:durableId="1771851850">
    <w:abstractNumId w:val="6"/>
  </w:num>
  <w:num w:numId="29" w16cid:durableId="1901821201">
    <w:abstractNumId w:val="24"/>
  </w:num>
  <w:num w:numId="30" w16cid:durableId="1053194388">
    <w:abstractNumId w:val="9"/>
  </w:num>
  <w:num w:numId="31" w16cid:durableId="821696886">
    <w:abstractNumId w:val="13"/>
  </w:num>
  <w:num w:numId="32" w16cid:durableId="1918786015">
    <w:abstractNumId w:val="10"/>
  </w:num>
  <w:num w:numId="33" w16cid:durableId="677778977">
    <w:abstractNumId w:val="7"/>
  </w:num>
  <w:num w:numId="34" w16cid:durableId="841968306">
    <w:abstractNumId w:val="25"/>
  </w:num>
  <w:num w:numId="35" w16cid:durableId="1649625335">
    <w:abstractNumId w:val="28"/>
  </w:num>
  <w:num w:numId="36" w16cid:durableId="1106123453">
    <w:abstractNumId w:val="26"/>
  </w:num>
  <w:num w:numId="37" w16cid:durableId="1037463457">
    <w:abstractNumId w:val="12"/>
  </w:num>
  <w:num w:numId="38" w16cid:durableId="7459866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1070D"/>
    <w:rsid w:val="00020302"/>
    <w:rsid w:val="0002761A"/>
    <w:rsid w:val="00046556"/>
    <w:rsid w:val="00075BC9"/>
    <w:rsid w:val="000C10B0"/>
    <w:rsid w:val="000C5380"/>
    <w:rsid w:val="000D76FD"/>
    <w:rsid w:val="001000D0"/>
    <w:rsid w:val="0015251D"/>
    <w:rsid w:val="001640DA"/>
    <w:rsid w:val="00172B4E"/>
    <w:rsid w:val="00182D61"/>
    <w:rsid w:val="001A254F"/>
    <w:rsid w:val="001A7BD0"/>
    <w:rsid w:val="001A7C1D"/>
    <w:rsid w:val="001B0326"/>
    <w:rsid w:val="001B2262"/>
    <w:rsid w:val="001D3A89"/>
    <w:rsid w:val="001E4C54"/>
    <w:rsid w:val="001F278A"/>
    <w:rsid w:val="001F37AB"/>
    <w:rsid w:val="00215D73"/>
    <w:rsid w:val="002344A4"/>
    <w:rsid w:val="00257C99"/>
    <w:rsid w:val="00284FD2"/>
    <w:rsid w:val="00292FEF"/>
    <w:rsid w:val="00293C88"/>
    <w:rsid w:val="0029756A"/>
    <w:rsid w:val="00297D13"/>
    <w:rsid w:val="002B5670"/>
    <w:rsid w:val="002D7F1B"/>
    <w:rsid w:val="002F2182"/>
    <w:rsid w:val="00316521"/>
    <w:rsid w:val="0032702A"/>
    <w:rsid w:val="003458E1"/>
    <w:rsid w:val="003A7A11"/>
    <w:rsid w:val="003C1FC7"/>
    <w:rsid w:val="003D4164"/>
    <w:rsid w:val="003F02AF"/>
    <w:rsid w:val="00402CBB"/>
    <w:rsid w:val="00407F1C"/>
    <w:rsid w:val="00412CEF"/>
    <w:rsid w:val="004A4ECD"/>
    <w:rsid w:val="004C48C7"/>
    <w:rsid w:val="0050520A"/>
    <w:rsid w:val="005112A7"/>
    <w:rsid w:val="00520A91"/>
    <w:rsid w:val="00560A22"/>
    <w:rsid w:val="0056154F"/>
    <w:rsid w:val="00564F0E"/>
    <w:rsid w:val="00565BF0"/>
    <w:rsid w:val="005723D9"/>
    <w:rsid w:val="00582A8E"/>
    <w:rsid w:val="005B1E49"/>
    <w:rsid w:val="005C2831"/>
    <w:rsid w:val="005E66C0"/>
    <w:rsid w:val="00612CA6"/>
    <w:rsid w:val="0069202E"/>
    <w:rsid w:val="00693866"/>
    <w:rsid w:val="00703630"/>
    <w:rsid w:val="00717AB3"/>
    <w:rsid w:val="00722EAD"/>
    <w:rsid w:val="00727647"/>
    <w:rsid w:val="00737ACC"/>
    <w:rsid w:val="00750B44"/>
    <w:rsid w:val="00762466"/>
    <w:rsid w:val="007643EB"/>
    <w:rsid w:val="0077165D"/>
    <w:rsid w:val="00773709"/>
    <w:rsid w:val="00774AF0"/>
    <w:rsid w:val="00787A41"/>
    <w:rsid w:val="007917FB"/>
    <w:rsid w:val="007A018A"/>
    <w:rsid w:val="007F497A"/>
    <w:rsid w:val="0081223B"/>
    <w:rsid w:val="0082109C"/>
    <w:rsid w:val="00837C95"/>
    <w:rsid w:val="00872AE9"/>
    <w:rsid w:val="008A5053"/>
    <w:rsid w:val="008B2C38"/>
    <w:rsid w:val="008D2807"/>
    <w:rsid w:val="008D759F"/>
    <w:rsid w:val="008E3864"/>
    <w:rsid w:val="008F01EF"/>
    <w:rsid w:val="00913C1E"/>
    <w:rsid w:val="0092301F"/>
    <w:rsid w:val="0097499A"/>
    <w:rsid w:val="009813A6"/>
    <w:rsid w:val="00987C04"/>
    <w:rsid w:val="009A37C7"/>
    <w:rsid w:val="00A040D3"/>
    <w:rsid w:val="00A146EC"/>
    <w:rsid w:val="00A36369"/>
    <w:rsid w:val="00A43A49"/>
    <w:rsid w:val="00A44860"/>
    <w:rsid w:val="00A46330"/>
    <w:rsid w:val="00A50BF2"/>
    <w:rsid w:val="00A513F2"/>
    <w:rsid w:val="00A85EAE"/>
    <w:rsid w:val="00AE388B"/>
    <w:rsid w:val="00AE745F"/>
    <w:rsid w:val="00B34900"/>
    <w:rsid w:val="00B65CE9"/>
    <w:rsid w:val="00B82BA2"/>
    <w:rsid w:val="00B85BD2"/>
    <w:rsid w:val="00BB3469"/>
    <w:rsid w:val="00BD1A7F"/>
    <w:rsid w:val="00BF37C5"/>
    <w:rsid w:val="00C11BAD"/>
    <w:rsid w:val="00C234F7"/>
    <w:rsid w:val="00C42A83"/>
    <w:rsid w:val="00C44E29"/>
    <w:rsid w:val="00C61F43"/>
    <w:rsid w:val="00C94194"/>
    <w:rsid w:val="00C94954"/>
    <w:rsid w:val="00CA6885"/>
    <w:rsid w:val="00CB7E17"/>
    <w:rsid w:val="00CE558F"/>
    <w:rsid w:val="00D03E68"/>
    <w:rsid w:val="00D05FFC"/>
    <w:rsid w:val="00D11413"/>
    <w:rsid w:val="00D13A6E"/>
    <w:rsid w:val="00D1767A"/>
    <w:rsid w:val="00D45498"/>
    <w:rsid w:val="00D55C82"/>
    <w:rsid w:val="00D87364"/>
    <w:rsid w:val="00D92B0F"/>
    <w:rsid w:val="00DA250B"/>
    <w:rsid w:val="00DB6C02"/>
    <w:rsid w:val="00DC1B67"/>
    <w:rsid w:val="00DD4174"/>
    <w:rsid w:val="00DF0C7C"/>
    <w:rsid w:val="00E2383B"/>
    <w:rsid w:val="00E259C3"/>
    <w:rsid w:val="00E652B4"/>
    <w:rsid w:val="00E71EF0"/>
    <w:rsid w:val="00E81419"/>
    <w:rsid w:val="00E84654"/>
    <w:rsid w:val="00EC0C69"/>
    <w:rsid w:val="00ED030F"/>
    <w:rsid w:val="00F07684"/>
    <w:rsid w:val="00F11E1C"/>
    <w:rsid w:val="00F20DC2"/>
    <w:rsid w:val="00F257B6"/>
    <w:rsid w:val="00F455C5"/>
    <w:rsid w:val="00F55282"/>
    <w:rsid w:val="00F55F8B"/>
    <w:rsid w:val="00FA18AA"/>
    <w:rsid w:val="00FB42B1"/>
    <w:rsid w:val="00FB4DF7"/>
    <w:rsid w:val="00FD4493"/>
    <w:rsid w:val="00FE466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1"/>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1"/>
      </w:numPr>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character" w:customStyle="1" w:styleId="Overskrift8Tegn">
    <w:name w:val="Overskrift 8 Tegn"/>
    <w:basedOn w:val="Standardskriftforavsnitt"/>
    <w:link w:val="Overskrift8"/>
    <w:rsid w:val="00722EAD"/>
    <w:rPr>
      <w:rFonts w:asciiTheme="minorHAnsi" w:hAnsiTheme="minorHAnsi"/>
      <w:i/>
      <w:iCs/>
      <w:sz w:val="22"/>
      <w:szCs w:val="22"/>
    </w:rPr>
  </w:style>
  <w:style w:type="character" w:customStyle="1" w:styleId="Overskrift9Tegn">
    <w:name w:val="Overskrift 9 Tegn"/>
    <w:basedOn w:val="Standardskriftforavsnitt"/>
    <w:link w:val="Overskrift9"/>
    <w:rsid w:val="00722EAD"/>
    <w:rPr>
      <w:rFonts w:ascii="Arial" w:hAnsi="Arial" w:cs="Arial"/>
      <w:sz w:val="22"/>
      <w:szCs w:val="22"/>
    </w:rPr>
  </w:style>
  <w:style w:type="character" w:customStyle="1" w:styleId="Overskrift2Tegn">
    <w:name w:val="Overskrift 2 Tegn"/>
    <w:link w:val="Overskrift2"/>
    <w:rsid w:val="00750B44"/>
    <w:rPr>
      <w:rFonts w:ascii="Helvetica" w:hAnsi="Helvetica"/>
      <w:b/>
      <w:sz w:val="22"/>
      <w:szCs w:val="22"/>
    </w:rPr>
  </w:style>
  <w:style w:type="paragraph" w:styleId="Merknadstekst">
    <w:name w:val="annotation text"/>
    <w:basedOn w:val="Normal"/>
    <w:link w:val="MerknadstekstTegn"/>
    <w:semiHidden/>
    <w:rsid w:val="00722EAD"/>
    <w:rPr>
      <w:rFonts w:asciiTheme="minorHAnsi" w:hAnsiTheme="minorHAnsi"/>
      <w:sz w:val="20"/>
      <w:szCs w:val="20"/>
    </w:rPr>
  </w:style>
  <w:style w:type="character" w:customStyle="1" w:styleId="MerknadstekstTegn">
    <w:name w:val="Merknadstekst Tegn"/>
    <w:basedOn w:val="Standardskriftforavsnitt"/>
    <w:link w:val="Merknadstekst"/>
    <w:semiHidden/>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customStyle="1" w:styleId="SluttnotetekstTegn">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customStyle="1" w:styleId="KommentaremneTegn">
    <w:name w:val="Kommentaremne Tegn"/>
    <w:basedOn w:val="MerknadstekstTegn"/>
    <w:link w:val="Kommentaremne"/>
    <w:semiHidden/>
    <w:rsid w:val="00722EAD"/>
    <w:rPr>
      <w:rFonts w:asciiTheme="minorHAnsi" w:hAnsiTheme="minorHAnsi"/>
      <w:b/>
      <w:bCs/>
    </w:rPr>
  </w:style>
  <w:style w:type="paragraph" w:customStyle="1" w:styleId="CharCharCharTegnCharCharCharCharCharTegnCharCharCharTegn">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722EAD"/>
    <w:rPr>
      <w:rFonts w:ascii="DepCentury Old Style" w:hAnsi="DepCentury Old Style"/>
      <w:sz w:val="22"/>
    </w:rPr>
  </w:style>
  <w:style w:type="paragraph" w:customStyle="1" w:styleId="p7">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customStyle="1" w:styleId="BrdtekstinnrykkTegn">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C234F7"/>
    <w:pPr>
      <w:tabs>
        <w:tab w:val="left" w:pos="440"/>
        <w:tab w:val="right" w:leader="dot" w:pos="8495"/>
      </w:tabs>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customStyle="1" w:styleId="Overskrift2Overskrift2Tegn">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customStyle="1" w:styleId="TittelTegn">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customStyle="1" w:styleId="InnledendehilsenTegn">
    <w:name w:val="Innledende hilsen Tegn"/>
    <w:basedOn w:val="Standardskriftforavsnitt"/>
    <w:link w:val="Innledendehilsen"/>
    <w:rsid w:val="00722EAD"/>
    <w:rPr>
      <w:rFonts w:asciiTheme="minorHAnsi" w:hAnsiTheme="minorHAnsi"/>
      <w:sz w:val="22"/>
    </w:rPr>
  </w:style>
  <w:style w:type="paragraph" w:customStyle="1" w:styleId="Default">
    <w:name w:val="Default"/>
    <w:rsid w:val="00722EAD"/>
    <w:pPr>
      <w:autoSpaceDE w:val="0"/>
      <w:autoSpaceDN w:val="0"/>
      <w:adjustRightInd w:val="0"/>
    </w:pPr>
    <w:rPr>
      <w:color w:val="000000"/>
      <w:sz w:val="24"/>
      <w:szCs w:val="24"/>
    </w:rPr>
  </w:style>
  <w:style w:type="character" w:customStyle="1" w:styleId="TopptekstTegn">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customStyle="1" w:styleId="CharCharCharTegnCharCharCharCharCharTegnCharCharCharTegn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eastAsiaTheme="majorEastAsia" w:hAnsiTheme="majorHAnsi"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paragraph" w:styleId="Revisjon">
    <w:name w:val="Revision"/>
    <w:hidden/>
    <w:uiPriority w:val="99"/>
    <w:semiHidden/>
    <w:rsid w:val="00A3636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baerum.kommune.n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orsv\OneDrive%20-%20B&#230;rum%20kommune\Dokumenter\21.%20Konkurransegrunnlag%20&#229;pen%20anbudskonkurranse%20%5b1543%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properties>
    <language/>
    <docs>
      <doc>
        <sdm_sdfid/>
        <sdm_watermark/>
      </doc>
    </docs>
    <showHiddenMark>False</showHiddenMark>
    <websakInfo>
      <fletteDato>17.04.2026</fletteDato>
      <sakid>2020167832</sakid>
      <jpid>2021602750</jpid>
      <filUnique>13354916</filUnique>
      <filChecksumFørFlett>l518iGzilMqnfriLJsGfyw==</filChecksumFørFlett>
      <erHoveddokument>True</erHoveddokument>
      <dcTitle>Konkurransegrunnlag</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2.xml><?xml version="1.0" encoding="utf-8"?>
<document>
  <properties>
    <language/>
    <mutualMergeSupport>False</mutualMergeSupport>
    <mergeMode>MergeOne</mergeMode>
    <showHiddenMark>False</showHiddenMark>
    <websakInfo>
      <fletteDato>24.04.2026</fletteDato>
      <sakid>2020167832</sakid>
      <jpid>2021602750</jpid>
      <filUnique>13409059</filUnique>
      <filChecksumFørFlett>neLLadrxxYdnu+n8KvoNQQ==</filChecksumFørFlett>
      <erHoveddokument>True</erHoveddokument>
      <dcTitle>Konkurransegrunnlag</dcTitle>
    </websakInfo>
    <sdm_dummy/>
    <templateURI>docx</templateURI>
    <docs>
      <doc>
        <sdm_sdfid/>
        <sdm_watermark/>
      </doc>
    </docs>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Props1.xml><?xml version="1.0" encoding="utf-8"?>
<ds:datastoreItem xmlns:ds="http://schemas.openxmlformats.org/officeDocument/2006/customXml" ds:itemID="{34D61526-47E6-4B3A-83B7-AAF465D1338F}">
  <ds:schemaRefs/>
</ds:datastoreItem>
</file>

<file path=customXml/itemProps2.xml><?xml version="1.0" encoding="utf-8"?>
<ds:datastoreItem xmlns:ds="http://schemas.openxmlformats.org/officeDocument/2006/customXml" ds:itemID="{F149F899-836D-437B-B705-81268118C4AE}">
  <ds:schemaRefs/>
</ds:datastoreItem>
</file>

<file path=docProps/app.xml><?xml version="1.0" encoding="utf-8"?>
<Properties xmlns="http://schemas.openxmlformats.org/officeDocument/2006/extended-properties" xmlns:vt="http://schemas.openxmlformats.org/officeDocument/2006/docPropsVTypes">
  <Template>21. Konkurransegrunnlag åpen anbudskonkurranse [1543]</Template>
  <TotalTime>148</TotalTime>
  <Pages>7</Pages>
  <Words>1550</Words>
  <Characters>11760</Characters>
  <Application>Microsoft Office Word</Application>
  <DocSecurity>0</DocSecurity>
  <Lines>98</Lines>
  <Paragraphs>26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vt:lpstr>
      <vt:lpstr/>
    </vt:vector>
  </TitlesOfParts>
  <Company/>
  <LinksUpToDate>false</LinksUpToDate>
  <CharactersWithSpaces>13284</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Tone Vingen</dc:creator>
  <cp:keywords/>
  <cp:lastModifiedBy>Anne Storsveen</cp:lastModifiedBy>
  <cp:revision>10</cp:revision>
  <cp:lastPrinted>2005-11-16T07:17:00Z</cp:lastPrinted>
  <dcterms:created xsi:type="dcterms:W3CDTF">2025-07-07T10:18:00Z</dcterms:created>
  <dcterms:modified xsi:type="dcterms:W3CDTF">2026-04-24T06:30:00Z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ies>
</file>